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174" w:rsidRPr="00CE7529" w:rsidRDefault="000B3174" w:rsidP="000B3174">
      <w:pPr>
        <w:jc w:val="both"/>
      </w:pPr>
      <w:r w:rsidRPr="00CE7529">
        <w:t xml:space="preserve">                                                          </w:t>
      </w:r>
      <w:r w:rsidR="00867399">
        <w:t xml:space="preserve">                               </w:t>
      </w:r>
      <w:bookmarkStart w:id="0" w:name="_GoBack"/>
      <w:bookmarkEnd w:id="0"/>
      <w:r w:rsidRPr="00CE7529">
        <w:t xml:space="preserve">PATVIRTINTA           </w:t>
      </w:r>
    </w:p>
    <w:p w:rsidR="000B3174" w:rsidRPr="00CE7529" w:rsidRDefault="000B3174" w:rsidP="000B3174">
      <w:pPr>
        <w:jc w:val="both"/>
      </w:pPr>
      <w:r w:rsidRPr="00CE7529">
        <w:t xml:space="preserve">                                                          </w:t>
      </w:r>
      <w:r w:rsidR="00867399">
        <w:t xml:space="preserve">                               </w:t>
      </w:r>
      <w:r w:rsidRPr="00CE7529">
        <w:t>Šakių rajono savivaldybės</w:t>
      </w:r>
    </w:p>
    <w:p w:rsidR="000B3174" w:rsidRPr="00CE7529" w:rsidRDefault="000B3174" w:rsidP="000B3174">
      <w:pPr>
        <w:jc w:val="both"/>
      </w:pPr>
      <w:r w:rsidRPr="00CE7529">
        <w:t xml:space="preserve">                                                          </w:t>
      </w:r>
      <w:r w:rsidR="00867399">
        <w:t xml:space="preserve">                               </w:t>
      </w:r>
      <w:r w:rsidRPr="00CE7529">
        <w:t>administracijos direktoriaus</w:t>
      </w:r>
    </w:p>
    <w:p w:rsidR="000B3174" w:rsidRPr="000B3174" w:rsidRDefault="000B3174" w:rsidP="000B3174">
      <w:pPr>
        <w:jc w:val="both"/>
        <w:rPr>
          <w:color w:val="FF0000"/>
        </w:rPr>
      </w:pPr>
      <w:r w:rsidRPr="00CE7529">
        <w:t xml:space="preserve">                                                              </w:t>
      </w:r>
      <w:r w:rsidR="00867399">
        <w:t xml:space="preserve">                          </w:t>
      </w:r>
      <w:r w:rsidR="009F2D0A">
        <w:t xml:space="preserve"> 2017</w:t>
      </w:r>
      <w:r w:rsidRPr="00CE7529">
        <w:t xml:space="preserve"> m. </w:t>
      </w:r>
      <w:r w:rsidR="00867399">
        <w:t>balandžio 14 d. įsakymu Nr. AT-373</w:t>
      </w:r>
      <w:r w:rsidRPr="00CE7529">
        <w:t xml:space="preserve">                                                                                  </w:t>
      </w:r>
    </w:p>
    <w:p w:rsidR="000B3174" w:rsidRPr="000B3174" w:rsidRDefault="000B3174" w:rsidP="000B3174">
      <w:pPr>
        <w:rPr>
          <w:color w:val="FF0000"/>
        </w:rPr>
      </w:pPr>
    </w:p>
    <w:p w:rsidR="000C08C5" w:rsidRDefault="000C08C5" w:rsidP="007A6BFE">
      <w:pPr>
        <w:jc w:val="center"/>
        <w:rPr>
          <w:noProof/>
          <w:lang w:eastAsia="lt-LT"/>
        </w:rPr>
      </w:pPr>
    </w:p>
    <w:p w:rsidR="000B3174" w:rsidRDefault="000B3174" w:rsidP="007A6BFE">
      <w:pPr>
        <w:jc w:val="center"/>
        <w:rPr>
          <w:rFonts w:ascii="Times New Roman" w:hAnsi="Times New Roman"/>
          <w:b/>
        </w:rPr>
      </w:pPr>
    </w:p>
    <w:p w:rsidR="00CE3122" w:rsidRDefault="00CE3122" w:rsidP="00CE3122">
      <w:pPr>
        <w:jc w:val="center"/>
        <w:rPr>
          <w:rFonts w:ascii="Times New Roman" w:hAnsi="Times New Roman"/>
          <w:b/>
        </w:rPr>
      </w:pPr>
      <w:r>
        <w:rPr>
          <w:rFonts w:ascii="Times New Roman" w:hAnsi="Times New Roman"/>
          <w:b/>
        </w:rPr>
        <w:t>ŠAKIŲ RAJONO SAVIVALDYBĖS ADMINISTRACIJOS</w:t>
      </w:r>
    </w:p>
    <w:p w:rsidR="009619D4" w:rsidRPr="009619D4" w:rsidRDefault="00975F37" w:rsidP="009619D4">
      <w:pPr>
        <w:jc w:val="center"/>
        <w:rPr>
          <w:rFonts w:ascii="Times New Roman" w:hAnsi="Times New Roman"/>
          <w:b/>
          <w:szCs w:val="24"/>
        </w:rPr>
      </w:pPr>
      <w:r w:rsidRPr="007049CE">
        <w:rPr>
          <w:rFonts w:ascii="Times New Roman" w:hAnsi="Times New Roman"/>
          <w:b/>
          <w:sz w:val="28"/>
        </w:rPr>
        <w:t xml:space="preserve"> </w:t>
      </w:r>
      <w:r w:rsidR="00F133D7">
        <w:rPr>
          <w:rFonts w:ascii="Times New Roman" w:hAnsi="Times New Roman"/>
          <w:b/>
          <w:szCs w:val="24"/>
        </w:rPr>
        <w:t>LUKŠIŲ</w:t>
      </w:r>
      <w:r w:rsidR="009E16D5">
        <w:rPr>
          <w:rFonts w:ascii="Times New Roman" w:hAnsi="Times New Roman"/>
          <w:b/>
          <w:szCs w:val="24"/>
        </w:rPr>
        <w:t xml:space="preserve"> </w:t>
      </w:r>
      <w:r w:rsidR="007A6BFE">
        <w:rPr>
          <w:rFonts w:ascii="Times New Roman" w:hAnsi="Times New Roman"/>
          <w:b/>
          <w:szCs w:val="24"/>
        </w:rPr>
        <w:t>SENIŪNIJA</w:t>
      </w:r>
    </w:p>
    <w:p w:rsidR="009619D4" w:rsidRDefault="009619D4" w:rsidP="009619D4"/>
    <w:p w:rsidR="005D4F09" w:rsidRDefault="005D4F09" w:rsidP="009619D4">
      <w:pPr>
        <w:tabs>
          <w:tab w:val="left" w:pos="3589"/>
        </w:tabs>
        <w:jc w:val="center"/>
        <w:rPr>
          <w:b/>
          <w:sz w:val="28"/>
          <w:szCs w:val="28"/>
        </w:rPr>
      </w:pPr>
    </w:p>
    <w:p w:rsidR="009619D4" w:rsidRDefault="009F2D0A" w:rsidP="009619D4">
      <w:pPr>
        <w:tabs>
          <w:tab w:val="left" w:pos="3589"/>
        </w:tabs>
        <w:jc w:val="center"/>
        <w:rPr>
          <w:rFonts w:ascii="Times New Roman" w:hAnsi="Times New Roman"/>
          <w:b/>
          <w:sz w:val="28"/>
          <w:szCs w:val="28"/>
          <w:lang w:eastAsia="lt-LT"/>
        </w:rPr>
      </w:pPr>
      <w:r>
        <w:rPr>
          <w:b/>
          <w:sz w:val="28"/>
          <w:szCs w:val="28"/>
        </w:rPr>
        <w:t>2017</w:t>
      </w:r>
      <w:r w:rsidR="009619D4">
        <w:rPr>
          <w:b/>
          <w:sz w:val="28"/>
          <w:szCs w:val="28"/>
        </w:rPr>
        <w:t>-ŲJŲ METŲ VEIKLOS PLANAS</w:t>
      </w:r>
    </w:p>
    <w:p w:rsidR="009619D4" w:rsidRDefault="009619D4" w:rsidP="009619D4">
      <w:pPr>
        <w:rPr>
          <w:szCs w:val="24"/>
        </w:rPr>
      </w:pPr>
    </w:p>
    <w:p w:rsidR="009619D4" w:rsidRPr="00732A31" w:rsidRDefault="009619D4" w:rsidP="009619D4">
      <w:pPr>
        <w:rPr>
          <w:color w:val="FF0000"/>
        </w:rPr>
      </w:pPr>
    </w:p>
    <w:p w:rsidR="009619D4" w:rsidRPr="00A15C44" w:rsidRDefault="009619D4" w:rsidP="009619D4">
      <w:pPr>
        <w:jc w:val="both"/>
      </w:pPr>
      <w:r w:rsidRPr="00737C1B">
        <w:t xml:space="preserve">      </w:t>
      </w:r>
      <w:r w:rsidR="005D4F09">
        <w:t xml:space="preserve">            </w:t>
      </w:r>
      <w:r w:rsidRPr="00737C1B">
        <w:t xml:space="preserve"> Šakių rajono savivaldybės administracijos Lukšių </w:t>
      </w:r>
      <w:r w:rsidRPr="00A15C44">
        <w:t xml:space="preserve">seniūnijos </w:t>
      </w:r>
      <w:r w:rsidR="00735455" w:rsidRPr="00A15C44">
        <w:t xml:space="preserve">2017 metų veiklos plane </w:t>
      </w:r>
      <w:r w:rsidRPr="00A15C44">
        <w:t>iškelti tikslai yra:</w:t>
      </w:r>
    </w:p>
    <w:p w:rsidR="009619D4" w:rsidRPr="00A15C44" w:rsidRDefault="009619D4" w:rsidP="007971C2">
      <w:pPr>
        <w:pStyle w:val="Sraopastraipa"/>
        <w:numPr>
          <w:ilvl w:val="0"/>
          <w:numId w:val="1"/>
        </w:numPr>
        <w:ind w:left="426"/>
        <w:jc w:val="both"/>
      </w:pPr>
      <w:r w:rsidRPr="00A15C44">
        <w:t>gerinti gyvenimo kokybę seniūnijoje, kuriant sveiką, saugią ir švarią aplinką,</w:t>
      </w:r>
    </w:p>
    <w:p w:rsidR="009619D4" w:rsidRPr="00A15C44" w:rsidRDefault="009619D4" w:rsidP="007971C2">
      <w:pPr>
        <w:pStyle w:val="Sraopastraipa"/>
        <w:numPr>
          <w:ilvl w:val="0"/>
          <w:numId w:val="1"/>
        </w:numPr>
        <w:ind w:left="426"/>
        <w:jc w:val="both"/>
      </w:pPr>
      <w:r w:rsidRPr="00A15C44">
        <w:t>organizuoti ir užtikrinti efektyvų valstybės deleguotų funkcijų vykdymą,</w:t>
      </w:r>
    </w:p>
    <w:p w:rsidR="009619D4" w:rsidRPr="00A15C44" w:rsidRDefault="009619D4" w:rsidP="007971C2">
      <w:pPr>
        <w:pStyle w:val="Sraopastraipa"/>
        <w:numPr>
          <w:ilvl w:val="0"/>
          <w:numId w:val="1"/>
        </w:numPr>
        <w:ind w:left="426"/>
        <w:jc w:val="both"/>
      </w:pPr>
      <w:r w:rsidRPr="00A15C44">
        <w:t>užtikrinti visuomenės švietimą, sveikatingumo gerinimą ir socialinį saugumą</w:t>
      </w:r>
      <w:r w:rsidR="0061499B" w:rsidRPr="00A15C44">
        <w:t>,</w:t>
      </w:r>
    </w:p>
    <w:p w:rsidR="0061499B" w:rsidRPr="00A15C44" w:rsidRDefault="0061499B" w:rsidP="007971C2">
      <w:pPr>
        <w:pStyle w:val="Sraopastraipa"/>
        <w:numPr>
          <w:ilvl w:val="0"/>
          <w:numId w:val="1"/>
        </w:numPr>
        <w:ind w:left="426"/>
        <w:jc w:val="both"/>
      </w:pPr>
      <w:r w:rsidRPr="00A15C44">
        <w:t>padidinti savivaldybės administracijos valdymo kokybę</w:t>
      </w:r>
      <w:r w:rsidR="000A3280">
        <w:t>.</w:t>
      </w:r>
    </w:p>
    <w:p w:rsidR="009619D4" w:rsidRPr="00A15C44" w:rsidRDefault="009619D4" w:rsidP="009619D4">
      <w:pPr>
        <w:ind w:left="360"/>
        <w:jc w:val="both"/>
      </w:pPr>
      <w:r w:rsidRPr="00A15C44">
        <w:t xml:space="preserve"> </w:t>
      </w:r>
    </w:p>
    <w:p w:rsidR="009619D4" w:rsidRPr="00A15C44" w:rsidRDefault="007971C2" w:rsidP="009619D4">
      <w:pPr>
        <w:ind w:left="360"/>
        <w:jc w:val="both"/>
      </w:pPr>
      <w:r w:rsidRPr="00A15C44">
        <w:t xml:space="preserve">  </w:t>
      </w:r>
      <w:r w:rsidR="005D4F09" w:rsidRPr="00A15C44">
        <w:t xml:space="preserve">         </w:t>
      </w:r>
      <w:r w:rsidRPr="00A15C44">
        <w:t xml:space="preserve"> </w:t>
      </w:r>
      <w:r w:rsidR="009619D4" w:rsidRPr="00A15C44">
        <w:t xml:space="preserve"> Šakių rajono savivaldy</w:t>
      </w:r>
      <w:r w:rsidR="00B87945" w:rsidRPr="00A15C44">
        <w:t xml:space="preserve">bės administracijos Lukšių seniūnijos </w:t>
      </w:r>
      <w:r w:rsidR="00735455" w:rsidRPr="00A15C44">
        <w:t xml:space="preserve">2017 metų veiklos plane </w:t>
      </w:r>
      <w:r w:rsidR="00B87945" w:rsidRPr="00A15C44">
        <w:t xml:space="preserve">uždaviniai </w:t>
      </w:r>
      <w:r w:rsidR="009619D4" w:rsidRPr="00A15C44">
        <w:t>yra:</w:t>
      </w:r>
    </w:p>
    <w:p w:rsidR="00CE7529" w:rsidRDefault="00CE7529" w:rsidP="00CE7529">
      <w:pPr>
        <w:pStyle w:val="Sraopastraipa"/>
        <w:numPr>
          <w:ilvl w:val="0"/>
          <w:numId w:val="1"/>
        </w:numPr>
        <w:jc w:val="both"/>
      </w:pPr>
      <w:r w:rsidRPr="00A15C44">
        <w:t>saugi kelių ir gatvių infrastruktūra,</w:t>
      </w:r>
    </w:p>
    <w:p w:rsidR="00737168" w:rsidRPr="00A15C44" w:rsidRDefault="00737168" w:rsidP="00CE7529">
      <w:pPr>
        <w:pStyle w:val="Sraopastraipa"/>
        <w:numPr>
          <w:ilvl w:val="0"/>
          <w:numId w:val="1"/>
        </w:numPr>
        <w:jc w:val="both"/>
      </w:pPr>
      <w:r>
        <w:t>švari, saugi aplinka, kultūros ir kraštovaizdžio puoselėjimas,</w:t>
      </w:r>
    </w:p>
    <w:p w:rsidR="00CE7529" w:rsidRPr="00A15C44" w:rsidRDefault="00CE7529" w:rsidP="00CE7529">
      <w:pPr>
        <w:pStyle w:val="Sraopastraipa"/>
        <w:numPr>
          <w:ilvl w:val="0"/>
          <w:numId w:val="1"/>
        </w:numPr>
        <w:jc w:val="both"/>
      </w:pPr>
      <w:r w:rsidRPr="00A15C44">
        <w:t>užtikrinti tinkamą seniūnijos funkcijų įgyvendinimą,</w:t>
      </w:r>
    </w:p>
    <w:p w:rsidR="00CE7529" w:rsidRPr="00A15C44" w:rsidRDefault="00CE7529" w:rsidP="00CE7529">
      <w:pPr>
        <w:pStyle w:val="Sraopastraipa"/>
        <w:numPr>
          <w:ilvl w:val="0"/>
          <w:numId w:val="1"/>
        </w:numPr>
        <w:jc w:val="both"/>
      </w:pPr>
      <w:r w:rsidRPr="00A15C44">
        <w:t>organizuoti vaikų ir jaunimo laisvalaikio užimtumą,</w:t>
      </w:r>
    </w:p>
    <w:p w:rsidR="007951D0" w:rsidRPr="00A15C44" w:rsidRDefault="007951D0" w:rsidP="00CE7529">
      <w:pPr>
        <w:pStyle w:val="Sraopastraipa"/>
        <w:numPr>
          <w:ilvl w:val="0"/>
          <w:numId w:val="1"/>
        </w:numPr>
        <w:jc w:val="both"/>
      </w:pPr>
      <w:r w:rsidRPr="00A15C44">
        <w:t>tobulinti savivaldybės administracijos valdymo kokybę.</w:t>
      </w:r>
    </w:p>
    <w:p w:rsidR="005D4F09" w:rsidRPr="00A15C44" w:rsidRDefault="005D4F09" w:rsidP="009619D4">
      <w:pPr>
        <w:rPr>
          <w:b/>
        </w:rPr>
      </w:pPr>
    </w:p>
    <w:p w:rsidR="005D4F09" w:rsidRPr="00A15C44" w:rsidRDefault="005D4F09" w:rsidP="009619D4">
      <w:pPr>
        <w:rPr>
          <w:b/>
        </w:rPr>
      </w:pPr>
    </w:p>
    <w:p w:rsidR="005D4F09" w:rsidRPr="00A15C44" w:rsidRDefault="005D4F09" w:rsidP="009619D4">
      <w:pPr>
        <w:rPr>
          <w:b/>
        </w:rPr>
      </w:pPr>
    </w:p>
    <w:p w:rsidR="009619D4" w:rsidRPr="00A15C44" w:rsidRDefault="009619D4" w:rsidP="009619D4">
      <w:pPr>
        <w:rPr>
          <w:b/>
        </w:rPr>
      </w:pPr>
      <w:r w:rsidRPr="00A15C44">
        <w:rPr>
          <w:b/>
        </w:rPr>
        <w:t>STRATEGINĮ (-IUS) TIKSLĄ (-US) ĮGYVENDINANČIOS PROGRAMOS PRIEMONĖS</w:t>
      </w:r>
    </w:p>
    <w:p w:rsidR="009619D4" w:rsidRPr="00A15C44" w:rsidRDefault="009619D4" w:rsidP="009619D4">
      <w:pPr>
        <w:rPr>
          <w:b/>
        </w:rPr>
      </w:pPr>
    </w:p>
    <w:p w:rsidR="005D4F09" w:rsidRPr="00A15C44" w:rsidRDefault="009619D4" w:rsidP="009619D4">
      <w:pPr>
        <w:jc w:val="both"/>
      </w:pPr>
      <w:r w:rsidRPr="00A15C44">
        <w:t xml:space="preserve">        </w:t>
      </w:r>
    </w:p>
    <w:p w:rsidR="009619D4" w:rsidRPr="00A15C44" w:rsidRDefault="005D4F09" w:rsidP="009619D4">
      <w:pPr>
        <w:jc w:val="both"/>
      </w:pPr>
      <w:r w:rsidRPr="00A15C44">
        <w:t xml:space="preserve">        </w:t>
      </w:r>
      <w:r w:rsidR="009619D4" w:rsidRPr="00A15C44">
        <w:t xml:space="preserve"> </w:t>
      </w:r>
      <w:r w:rsidRPr="00A15C44">
        <w:t xml:space="preserve">            </w:t>
      </w:r>
      <w:r w:rsidR="009619D4" w:rsidRPr="00A15C44">
        <w:t xml:space="preserve">Šakių rajono savivaldybės administracijos </w:t>
      </w:r>
      <w:r w:rsidR="007971C2" w:rsidRPr="00A15C44">
        <w:t>Lukšių</w:t>
      </w:r>
      <w:r w:rsidR="009619D4" w:rsidRPr="00A15C44">
        <w:t xml:space="preserve"> seniūnija, vykdydama savo veiklą, prisideda prie Šakių rajono savivaldybės strateginio 2016-2018 metų veiklos plano šių programų  įgyvendinimo:</w:t>
      </w:r>
    </w:p>
    <w:p w:rsidR="009619D4" w:rsidRPr="00A15C44" w:rsidRDefault="00DD443F" w:rsidP="009619D4">
      <w:pPr>
        <w:ind w:left="360"/>
      </w:pPr>
      <w:r w:rsidRPr="00A15C44">
        <w:t>1</w:t>
      </w:r>
      <w:r w:rsidR="009619D4" w:rsidRPr="00A15C44">
        <w:t>.   Savivaldybės veiklos pagrindinių funkcijų programa</w:t>
      </w:r>
      <w:r w:rsidRPr="00A15C44">
        <w:t xml:space="preserve"> (Nr. 7)</w:t>
      </w:r>
      <w:r w:rsidR="009619D4" w:rsidRPr="00A15C44">
        <w:t>;</w:t>
      </w:r>
    </w:p>
    <w:p w:rsidR="009619D4" w:rsidRPr="00A15C44" w:rsidRDefault="00DD443F" w:rsidP="009619D4">
      <w:pPr>
        <w:ind w:left="360"/>
      </w:pPr>
      <w:r w:rsidRPr="00A15C44">
        <w:t>2</w:t>
      </w:r>
      <w:r w:rsidR="009619D4" w:rsidRPr="00A15C44">
        <w:t>.   Darbo rinkos politikos rengimo ir įgyvendinimo programa</w:t>
      </w:r>
      <w:r w:rsidRPr="00A15C44">
        <w:t xml:space="preserve"> (Nr.8)</w:t>
      </w:r>
      <w:r w:rsidR="009619D4" w:rsidRPr="00A15C44">
        <w:t>;</w:t>
      </w:r>
    </w:p>
    <w:p w:rsidR="009619D4" w:rsidRPr="00A15C44" w:rsidRDefault="00DD443F" w:rsidP="009619D4">
      <w:r w:rsidRPr="00A15C44">
        <w:t xml:space="preserve">      3</w:t>
      </w:r>
      <w:r w:rsidR="009619D4" w:rsidRPr="00A15C44">
        <w:t>.  Žemės ūkio plėtros programa</w:t>
      </w:r>
      <w:r w:rsidRPr="00A15C44">
        <w:t xml:space="preserve"> (Nr.11)</w:t>
      </w:r>
      <w:r w:rsidR="009619D4" w:rsidRPr="00A15C44">
        <w:t>;</w:t>
      </w:r>
    </w:p>
    <w:p w:rsidR="009619D4" w:rsidRPr="00A15C44" w:rsidRDefault="00DD443F" w:rsidP="009619D4">
      <w:r w:rsidRPr="00A15C44">
        <w:t xml:space="preserve">      4</w:t>
      </w:r>
      <w:r w:rsidR="009619D4" w:rsidRPr="00A15C44">
        <w:t>.  Švarios, sveikos aplinkos ir energijos taupymo programa</w:t>
      </w:r>
      <w:r w:rsidRPr="00A15C44">
        <w:t xml:space="preserve"> (Nr. 12)</w:t>
      </w:r>
      <w:r w:rsidR="009619D4" w:rsidRPr="00A15C44">
        <w:t>;</w:t>
      </w:r>
    </w:p>
    <w:p w:rsidR="009619D4" w:rsidRPr="00A15C44" w:rsidRDefault="00DD443F" w:rsidP="009619D4">
      <w:r w:rsidRPr="00A15C44">
        <w:t xml:space="preserve">      5</w:t>
      </w:r>
      <w:r w:rsidR="009619D4" w:rsidRPr="00A15C44">
        <w:t>.  Socialinės apsaugos programa</w:t>
      </w:r>
      <w:r w:rsidRPr="00A15C44">
        <w:t xml:space="preserve"> (Nr.13)</w:t>
      </w:r>
      <w:r w:rsidR="009619D4" w:rsidRPr="00A15C44">
        <w:t xml:space="preserve">.  </w:t>
      </w:r>
    </w:p>
    <w:p w:rsidR="009619D4" w:rsidRPr="00A15C44" w:rsidRDefault="009619D4" w:rsidP="009619D4"/>
    <w:p w:rsidR="009619D4" w:rsidRPr="00A15C44" w:rsidRDefault="009619D4" w:rsidP="009619D4"/>
    <w:p w:rsidR="009619D4" w:rsidRPr="00A15C44" w:rsidRDefault="009619D4" w:rsidP="009619D4"/>
    <w:p w:rsidR="009619D4" w:rsidRPr="00A15C44" w:rsidRDefault="00FF4A81" w:rsidP="00FF4A81">
      <w:pPr>
        <w:jc w:val="center"/>
        <w:rPr>
          <w:b/>
        </w:rPr>
      </w:pPr>
      <w:r w:rsidRPr="00A15C44">
        <w:rPr>
          <w:b/>
        </w:rPr>
        <w:t>VEIKLOS APŽVALGA PAGAL</w:t>
      </w:r>
      <w:r w:rsidR="007951D0" w:rsidRPr="00A15C44">
        <w:rPr>
          <w:b/>
        </w:rPr>
        <w:t xml:space="preserve"> LUKŠIŲ</w:t>
      </w:r>
      <w:r w:rsidRPr="00A15C44">
        <w:rPr>
          <w:b/>
        </w:rPr>
        <w:t xml:space="preserve"> SENIŪNIJOS METINĮ VEIKLOS PLANĄ</w:t>
      </w:r>
    </w:p>
    <w:p w:rsidR="00FF4A81" w:rsidRPr="00A15C44" w:rsidRDefault="00FF4A81" w:rsidP="00FF4A81">
      <w:pPr>
        <w:jc w:val="center"/>
        <w:rPr>
          <w:b/>
        </w:rPr>
      </w:pPr>
    </w:p>
    <w:p w:rsidR="009619D4" w:rsidRPr="00A15C44" w:rsidRDefault="009619D4" w:rsidP="009619D4">
      <w:pPr>
        <w:jc w:val="both"/>
      </w:pPr>
      <w:r w:rsidRPr="00A15C44">
        <w:rPr>
          <w:b/>
        </w:rPr>
        <w:t xml:space="preserve">          </w:t>
      </w:r>
      <w:r w:rsidR="00D61B69" w:rsidRPr="00A15C44">
        <w:t>Lukšių</w:t>
      </w:r>
      <w:r w:rsidRPr="00A15C44">
        <w:t xml:space="preserve"> seniūnijos pagrindinis tikslas yra geri</w:t>
      </w:r>
      <w:r w:rsidR="004B4DB6" w:rsidRPr="00A15C44">
        <w:t>nti gyvenimo kokybę seniūnijoje</w:t>
      </w:r>
      <w:r w:rsidRPr="00A15C44">
        <w:t>, kuriant sveiką, saugią i</w:t>
      </w:r>
      <w:r w:rsidR="00F35D27" w:rsidRPr="00A15C44">
        <w:t>r švarią aplinką. Įgyvendinant Lukšių seniūnijos 2017 metų veiklos plane</w:t>
      </w:r>
      <w:r w:rsidRPr="00A15C44">
        <w:t xml:space="preserve"> iškeltą tikslą, vykdant savarankiškas ir deleguotas funkcijas, seniūnijos gyventojai bus aptarnaujami laiku ir kokybiškai, suteikiama reikalinga informacija, išduodamos pažymos ir kiti reikalingi dokumentai, suteikiama reikalinga socialinė pagalba, žemės ūkio subjektams suteikiama reikalinga informacija, </w:t>
      </w:r>
      <w:r w:rsidRPr="00A15C44">
        <w:lastRenderedPageBreak/>
        <w:t>deklaruoti gyvenamą vietą</w:t>
      </w:r>
      <w:r w:rsidR="00DD443F" w:rsidRPr="00A15C44">
        <w:t>, išvykimą į užsienio valstybę ilgesniam nei šešių mėnesių laikotarpiui</w:t>
      </w:r>
      <w:r w:rsidRPr="00A15C44">
        <w:t xml:space="preserve"> ir gauti pažymas. Siekiama efektyviai išnaudoti visus esamus rezervus nedarbui mažinti, pritraukti investicijas, siekiant sukurti palankias sąlygas verslui. Kuriamas saugi ir švari aplinka bendru</w:t>
      </w:r>
      <w:r w:rsidR="00DD443F" w:rsidRPr="00A15C44">
        <w:t>omenės nariams. Seniūnijoje 2017</w:t>
      </w:r>
      <w:r w:rsidRPr="00A15C44">
        <w:t xml:space="preserve"> </w:t>
      </w:r>
      <w:r w:rsidR="00BB32BC" w:rsidRPr="00A15C44">
        <w:t>m. sausio 1 d. duomenimis gyve</w:t>
      </w:r>
      <w:r w:rsidR="00DD443F" w:rsidRPr="00A15C44">
        <w:t>namąją vietą buvo deklaravę 2500</w:t>
      </w:r>
      <w:r w:rsidR="00BB32BC" w:rsidRPr="00A15C44">
        <w:t xml:space="preserve"> gyventojai. Seniūnija yra suskirstyta į 8</w:t>
      </w:r>
      <w:r w:rsidRPr="00A15C44">
        <w:t xml:space="preserve"> </w:t>
      </w:r>
      <w:proofErr w:type="spellStart"/>
      <w:r w:rsidRPr="00A15C44">
        <w:t>seniūnaitijas</w:t>
      </w:r>
      <w:proofErr w:type="spellEnd"/>
      <w:r w:rsidRPr="00A15C44">
        <w:t xml:space="preserve">: </w:t>
      </w:r>
      <w:r w:rsidR="00BB32BC" w:rsidRPr="00A15C44">
        <w:t xml:space="preserve">Ežero, </w:t>
      </w:r>
      <w:proofErr w:type="spellStart"/>
      <w:r w:rsidR="00BB32BC" w:rsidRPr="00A15C44">
        <w:t>Siesarties</w:t>
      </w:r>
      <w:proofErr w:type="spellEnd"/>
      <w:r w:rsidR="00BB32BC" w:rsidRPr="00A15C44">
        <w:t xml:space="preserve">, Lepšių, Plynių, Akėčių, </w:t>
      </w:r>
      <w:proofErr w:type="spellStart"/>
      <w:r w:rsidR="00BB32BC" w:rsidRPr="00A15C44">
        <w:t>Liepalotų</w:t>
      </w:r>
      <w:proofErr w:type="spellEnd"/>
      <w:r w:rsidR="00BB32BC" w:rsidRPr="00A15C44">
        <w:t xml:space="preserve">, Klevinių ir </w:t>
      </w:r>
      <w:proofErr w:type="spellStart"/>
      <w:r w:rsidR="00BB32BC" w:rsidRPr="00A15C44">
        <w:t>Gerdžių</w:t>
      </w:r>
      <w:proofErr w:type="spellEnd"/>
      <w:r w:rsidRPr="00A15C44">
        <w:t>.</w:t>
      </w:r>
    </w:p>
    <w:p w:rsidR="009619D4" w:rsidRPr="00A15C44" w:rsidRDefault="009619D4" w:rsidP="009619D4"/>
    <w:p w:rsidR="009619D4" w:rsidRPr="00A15C44" w:rsidRDefault="009619D4" w:rsidP="009619D4">
      <w:pPr>
        <w:jc w:val="center"/>
        <w:rPr>
          <w:b/>
        </w:rPr>
      </w:pPr>
    </w:p>
    <w:p w:rsidR="009619D4" w:rsidRPr="00A15C44" w:rsidRDefault="008056B9" w:rsidP="008056B9">
      <w:pPr>
        <w:tabs>
          <w:tab w:val="center" w:pos="4819"/>
        </w:tabs>
        <w:rPr>
          <w:b/>
        </w:rPr>
      </w:pPr>
      <w:r w:rsidRPr="00A15C44">
        <w:rPr>
          <w:b/>
        </w:rPr>
        <w:tab/>
      </w:r>
      <w:r w:rsidR="009619D4" w:rsidRPr="00A15C44">
        <w:rPr>
          <w:b/>
        </w:rPr>
        <w:t>DUOMENYS APIE SENIŪNIJĄ</w:t>
      </w:r>
    </w:p>
    <w:p w:rsidR="009619D4" w:rsidRPr="00A15C44" w:rsidRDefault="009619D4" w:rsidP="009619D4"/>
    <w:tbl>
      <w:tblPr>
        <w:tblStyle w:val="Lentelstinklelis"/>
        <w:tblW w:w="0" w:type="auto"/>
        <w:jc w:val="center"/>
        <w:tblInd w:w="0" w:type="dxa"/>
        <w:tblLook w:val="04A0" w:firstRow="1" w:lastRow="0" w:firstColumn="1" w:lastColumn="0" w:noHBand="0" w:noVBand="1"/>
      </w:tblPr>
      <w:tblGrid>
        <w:gridCol w:w="562"/>
        <w:gridCol w:w="4252"/>
        <w:gridCol w:w="1277"/>
        <w:gridCol w:w="1417"/>
      </w:tblGrid>
      <w:tr w:rsidR="00A15C44" w:rsidRPr="00A15C44" w:rsidTr="004B4DB6">
        <w:trPr>
          <w:trHeight w:val="70"/>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1.</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Seniūnijos plotas</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ha</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8056B9" w:rsidP="007E5095">
            <w:r w:rsidRPr="00A15C44">
              <w:t>16161,40</w:t>
            </w:r>
          </w:p>
        </w:tc>
      </w:tr>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2.</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Bendras kelių ir gatvių ilgis</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km</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8056B9" w:rsidP="007E5095">
            <w:r w:rsidRPr="00A15C44">
              <w:t>97,1</w:t>
            </w:r>
          </w:p>
        </w:tc>
      </w:tr>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3.</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Gatvių skaičius</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CB5124" w:rsidP="007E5095">
            <w:r w:rsidRPr="00A15C44">
              <w:rPr>
                <w:sz w:val="22"/>
              </w:rPr>
              <w:t>vnt.</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9D699C" w:rsidP="007E5095">
            <w:r w:rsidRPr="00A15C44">
              <w:t>33</w:t>
            </w:r>
          </w:p>
        </w:tc>
      </w:tr>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4.</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D3EAE" w:rsidP="007E5095">
            <w:r w:rsidRPr="00A15C44">
              <w:t>Valomų</w:t>
            </w:r>
            <w:r w:rsidR="009619D4" w:rsidRPr="00A15C44">
              <w:t xml:space="preserve"> šaligatvių plotas </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9D3EAE" w:rsidP="007E5095">
            <w:pPr>
              <w:rPr>
                <w:vertAlign w:val="superscript"/>
              </w:rPr>
            </w:pPr>
            <w:r w:rsidRPr="00A15C44">
              <w:t>m</w:t>
            </w:r>
            <w:r w:rsidRPr="00A15C44">
              <w:rPr>
                <w:vertAlign w:val="superscript"/>
              </w:rPr>
              <w:t>2</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9D3EAE" w:rsidP="007E5095">
            <w:r w:rsidRPr="00A15C44">
              <w:t>9700</w:t>
            </w:r>
            <w:r w:rsidR="00465F85" w:rsidRPr="00A15C44">
              <w:t>,0</w:t>
            </w:r>
          </w:p>
        </w:tc>
      </w:tr>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5.</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Tvarkomų kapinių skaičius</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CB5124" w:rsidP="007E5095">
            <w:r w:rsidRPr="00A15C44">
              <w:rPr>
                <w:sz w:val="22"/>
              </w:rPr>
              <w:t>vnt.</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465F85" w:rsidP="007E5095">
            <w:r w:rsidRPr="00A15C44">
              <w:t>8</w:t>
            </w:r>
          </w:p>
        </w:tc>
      </w:tr>
      <w:tr w:rsidR="00A15C44" w:rsidRPr="00A15C44" w:rsidTr="004B4DB6">
        <w:trPr>
          <w:trHeight w:val="527"/>
          <w:jc w:val="center"/>
        </w:trPr>
        <w:tc>
          <w:tcPr>
            <w:tcW w:w="56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6.</w:t>
            </w:r>
          </w:p>
        </w:tc>
        <w:tc>
          <w:tcPr>
            <w:tcW w:w="4252"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Kapinių teritorijų plotas</w:t>
            </w:r>
            <w:r w:rsidR="009D699C" w:rsidRPr="00A15C44">
              <w:t>:</w:t>
            </w:r>
            <w:r w:rsidR="008E2415" w:rsidRPr="00A15C44">
              <w:t xml:space="preserve"> </w:t>
            </w:r>
            <w:r w:rsidR="009D699C" w:rsidRPr="00A15C44">
              <w:t>visuomeninės kapinės, senkapiai, karių kapai</w:t>
            </w:r>
          </w:p>
        </w:tc>
        <w:tc>
          <w:tcPr>
            <w:tcW w:w="1277" w:type="dxa"/>
            <w:tcBorders>
              <w:top w:val="single" w:sz="4" w:space="0" w:color="auto"/>
              <w:left w:val="single" w:sz="4" w:space="0" w:color="auto"/>
              <w:bottom w:val="single" w:sz="4" w:space="0" w:color="auto"/>
              <w:right w:val="single" w:sz="4" w:space="0" w:color="auto"/>
            </w:tcBorders>
            <w:hideMark/>
          </w:tcPr>
          <w:p w:rsidR="009619D4" w:rsidRPr="00A15C44" w:rsidRDefault="009619D4" w:rsidP="007E5095">
            <w:r w:rsidRPr="00A15C44">
              <w:t>ha</w:t>
            </w:r>
          </w:p>
        </w:tc>
        <w:tc>
          <w:tcPr>
            <w:tcW w:w="1417" w:type="dxa"/>
            <w:tcBorders>
              <w:top w:val="single" w:sz="4" w:space="0" w:color="auto"/>
              <w:left w:val="single" w:sz="4" w:space="0" w:color="auto"/>
              <w:bottom w:val="single" w:sz="4" w:space="0" w:color="auto"/>
              <w:right w:val="single" w:sz="4" w:space="0" w:color="auto"/>
            </w:tcBorders>
            <w:hideMark/>
          </w:tcPr>
          <w:p w:rsidR="009619D4" w:rsidRPr="00A15C44" w:rsidRDefault="009D699C" w:rsidP="007E5095">
            <w:r w:rsidRPr="00A15C44">
              <w:t>4</w:t>
            </w:r>
            <w:r w:rsidR="009619D4" w:rsidRPr="00A15C44">
              <w:t>,</w:t>
            </w:r>
            <w:r w:rsidRPr="00A15C44">
              <w:t>83</w:t>
            </w:r>
          </w:p>
        </w:tc>
      </w:tr>
      <w:tr w:rsidR="00A15C44" w:rsidRPr="00A15C44" w:rsidTr="004B4DB6">
        <w:trPr>
          <w:trHeight w:val="379"/>
          <w:jc w:val="center"/>
        </w:trPr>
        <w:tc>
          <w:tcPr>
            <w:tcW w:w="562" w:type="dxa"/>
            <w:tcBorders>
              <w:top w:val="single" w:sz="4" w:space="0" w:color="auto"/>
              <w:left w:val="single" w:sz="4" w:space="0" w:color="auto"/>
              <w:bottom w:val="single" w:sz="4" w:space="0" w:color="auto"/>
              <w:right w:val="single" w:sz="4" w:space="0" w:color="auto"/>
            </w:tcBorders>
          </w:tcPr>
          <w:p w:rsidR="005D7FA6" w:rsidRPr="00A15C44" w:rsidRDefault="00ED4825" w:rsidP="007E5095">
            <w:r w:rsidRPr="00A15C44">
              <w:t>7.</w:t>
            </w:r>
          </w:p>
        </w:tc>
        <w:tc>
          <w:tcPr>
            <w:tcW w:w="4252" w:type="dxa"/>
            <w:tcBorders>
              <w:top w:val="single" w:sz="4" w:space="0" w:color="auto"/>
              <w:left w:val="single" w:sz="4" w:space="0" w:color="auto"/>
              <w:bottom w:val="single" w:sz="4" w:space="0" w:color="auto"/>
              <w:right w:val="single" w:sz="4" w:space="0" w:color="auto"/>
            </w:tcBorders>
          </w:tcPr>
          <w:p w:rsidR="005D7FA6" w:rsidRPr="00A15C44" w:rsidRDefault="005D7FA6" w:rsidP="007E5095">
            <w:r w:rsidRPr="00A15C44">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rsidR="005D7FA6" w:rsidRPr="00A15C44" w:rsidRDefault="005D7FA6" w:rsidP="007E5095">
            <w:pPr>
              <w:rPr>
                <w:vertAlign w:val="superscript"/>
              </w:rPr>
            </w:pPr>
            <w:r w:rsidRPr="00A15C44">
              <w:t>m</w:t>
            </w:r>
            <w:r w:rsidRPr="00A15C44">
              <w:rPr>
                <w:vertAlign w:val="superscript"/>
              </w:rPr>
              <w:t>2</w:t>
            </w:r>
          </w:p>
        </w:tc>
        <w:tc>
          <w:tcPr>
            <w:tcW w:w="1417" w:type="dxa"/>
            <w:tcBorders>
              <w:top w:val="single" w:sz="4" w:space="0" w:color="auto"/>
              <w:left w:val="single" w:sz="4" w:space="0" w:color="auto"/>
              <w:bottom w:val="single" w:sz="4" w:space="0" w:color="auto"/>
              <w:right w:val="single" w:sz="4" w:space="0" w:color="auto"/>
            </w:tcBorders>
          </w:tcPr>
          <w:p w:rsidR="005D7FA6" w:rsidRPr="00A15C44" w:rsidRDefault="005D7FA6" w:rsidP="007E5095">
            <w:r w:rsidRPr="00A15C44">
              <w:t>502200</w:t>
            </w:r>
          </w:p>
        </w:tc>
      </w:tr>
      <w:tr w:rsidR="00A15C44" w:rsidRPr="00A15C44" w:rsidTr="004B4DB6">
        <w:trPr>
          <w:trHeight w:val="379"/>
          <w:jc w:val="center"/>
        </w:trPr>
        <w:tc>
          <w:tcPr>
            <w:tcW w:w="562" w:type="dxa"/>
            <w:tcBorders>
              <w:top w:val="single" w:sz="4" w:space="0" w:color="auto"/>
              <w:left w:val="single" w:sz="4" w:space="0" w:color="auto"/>
              <w:bottom w:val="single" w:sz="4" w:space="0" w:color="auto"/>
              <w:right w:val="single" w:sz="4" w:space="0" w:color="auto"/>
            </w:tcBorders>
          </w:tcPr>
          <w:p w:rsidR="005D7FA6" w:rsidRPr="00A15C44" w:rsidRDefault="00ED4825" w:rsidP="007E5095">
            <w:r w:rsidRPr="00A15C44">
              <w:t>8.</w:t>
            </w:r>
          </w:p>
        </w:tc>
        <w:tc>
          <w:tcPr>
            <w:tcW w:w="4252" w:type="dxa"/>
            <w:tcBorders>
              <w:top w:val="single" w:sz="4" w:space="0" w:color="auto"/>
              <w:left w:val="single" w:sz="4" w:space="0" w:color="auto"/>
              <w:bottom w:val="single" w:sz="4" w:space="0" w:color="auto"/>
              <w:right w:val="single" w:sz="4" w:space="0" w:color="auto"/>
            </w:tcBorders>
          </w:tcPr>
          <w:p w:rsidR="005D7FA6" w:rsidRPr="00A15C44" w:rsidRDefault="005D7FA6" w:rsidP="007E5095">
            <w:r w:rsidRPr="00A15C44">
              <w:t>Eksploatuojamų šviestuvų skaičius</w:t>
            </w:r>
          </w:p>
        </w:tc>
        <w:tc>
          <w:tcPr>
            <w:tcW w:w="1277" w:type="dxa"/>
            <w:tcBorders>
              <w:top w:val="single" w:sz="4" w:space="0" w:color="auto"/>
              <w:left w:val="single" w:sz="4" w:space="0" w:color="auto"/>
              <w:bottom w:val="single" w:sz="4" w:space="0" w:color="auto"/>
              <w:right w:val="single" w:sz="4" w:space="0" w:color="auto"/>
            </w:tcBorders>
          </w:tcPr>
          <w:p w:rsidR="005D7FA6" w:rsidRPr="00A15C44" w:rsidRDefault="00CB5124" w:rsidP="007E5095">
            <w:r w:rsidRPr="00A15C44">
              <w:rPr>
                <w:sz w:val="22"/>
              </w:rPr>
              <w:t>vnt.</w:t>
            </w:r>
          </w:p>
        </w:tc>
        <w:tc>
          <w:tcPr>
            <w:tcW w:w="1417" w:type="dxa"/>
            <w:tcBorders>
              <w:top w:val="single" w:sz="4" w:space="0" w:color="auto"/>
              <w:left w:val="single" w:sz="4" w:space="0" w:color="auto"/>
              <w:bottom w:val="single" w:sz="4" w:space="0" w:color="auto"/>
              <w:right w:val="single" w:sz="4" w:space="0" w:color="auto"/>
            </w:tcBorders>
          </w:tcPr>
          <w:p w:rsidR="005D7FA6" w:rsidRPr="00A15C44" w:rsidRDefault="007E5095" w:rsidP="007E5095">
            <w:r w:rsidRPr="00A15C44">
              <w:t>36</w:t>
            </w:r>
            <w:r w:rsidR="005D7FA6" w:rsidRPr="00A15C44">
              <w:t>0</w:t>
            </w:r>
          </w:p>
        </w:tc>
      </w:tr>
    </w:tbl>
    <w:tbl>
      <w:tblPr>
        <w:tblW w:w="0" w:type="auto"/>
        <w:jc w:val="center"/>
        <w:tblBorders>
          <w:top w:val="single" w:sz="4" w:space="0" w:color="auto"/>
          <w:left w:val="single" w:sz="8"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7"/>
        <w:gridCol w:w="4253"/>
        <w:gridCol w:w="1276"/>
        <w:gridCol w:w="1417"/>
      </w:tblGrid>
      <w:tr w:rsidR="00A15C44" w:rsidRPr="00A15C44" w:rsidTr="004B4DB6">
        <w:trPr>
          <w:trHeight w:val="247"/>
          <w:jc w:val="center"/>
        </w:trPr>
        <w:tc>
          <w:tcPr>
            <w:tcW w:w="567" w:type="dxa"/>
            <w:tcBorders>
              <w:top w:val="nil"/>
            </w:tcBorders>
            <w:shd w:val="clear" w:color="auto" w:fill="auto"/>
            <w:noWrap/>
            <w:vAlign w:val="bottom"/>
          </w:tcPr>
          <w:p w:rsidR="00465F85" w:rsidRPr="00A15C44" w:rsidRDefault="00ED4825" w:rsidP="007E5095">
            <w:r w:rsidRPr="00A15C44">
              <w:t>9.</w:t>
            </w:r>
          </w:p>
        </w:tc>
        <w:tc>
          <w:tcPr>
            <w:tcW w:w="4253" w:type="dxa"/>
            <w:tcBorders>
              <w:top w:val="nil"/>
            </w:tcBorders>
            <w:shd w:val="clear" w:color="auto" w:fill="auto"/>
            <w:vAlign w:val="bottom"/>
          </w:tcPr>
          <w:p w:rsidR="00465F85" w:rsidRPr="00A15C44" w:rsidRDefault="00465F85" w:rsidP="007E5095">
            <w:r w:rsidRPr="00A15C44">
              <w:t xml:space="preserve">Socialinių rizikos šeimų priežiūra </w:t>
            </w:r>
          </w:p>
        </w:tc>
        <w:tc>
          <w:tcPr>
            <w:tcW w:w="1276" w:type="dxa"/>
            <w:tcBorders>
              <w:top w:val="nil"/>
            </w:tcBorders>
            <w:shd w:val="clear" w:color="auto" w:fill="auto"/>
            <w:vAlign w:val="bottom"/>
          </w:tcPr>
          <w:p w:rsidR="00465F85" w:rsidRPr="00A15C44" w:rsidRDefault="00465F85" w:rsidP="007E5095">
            <w:pPr>
              <w:rPr>
                <w:sz w:val="22"/>
                <w:szCs w:val="22"/>
              </w:rPr>
            </w:pPr>
            <w:r w:rsidRPr="00A15C44">
              <w:rPr>
                <w:sz w:val="22"/>
                <w:szCs w:val="22"/>
              </w:rPr>
              <w:t>šeimų sk.</w:t>
            </w:r>
          </w:p>
        </w:tc>
        <w:tc>
          <w:tcPr>
            <w:tcW w:w="1417" w:type="dxa"/>
            <w:tcBorders>
              <w:top w:val="nil"/>
            </w:tcBorders>
            <w:shd w:val="clear" w:color="auto" w:fill="auto"/>
            <w:vAlign w:val="bottom"/>
          </w:tcPr>
          <w:p w:rsidR="00465F85" w:rsidRPr="00A15C44" w:rsidRDefault="00465F85" w:rsidP="007E5095">
            <w:r w:rsidRPr="00A15C44">
              <w:t>10</w:t>
            </w:r>
          </w:p>
        </w:tc>
      </w:tr>
      <w:tr w:rsidR="00A15C44" w:rsidRPr="00A15C44" w:rsidTr="004B4DB6">
        <w:trPr>
          <w:trHeight w:val="255"/>
          <w:jc w:val="center"/>
        </w:trPr>
        <w:tc>
          <w:tcPr>
            <w:tcW w:w="567" w:type="dxa"/>
            <w:shd w:val="clear" w:color="auto" w:fill="auto"/>
            <w:noWrap/>
            <w:vAlign w:val="bottom"/>
          </w:tcPr>
          <w:p w:rsidR="00465F85" w:rsidRPr="00A15C44" w:rsidRDefault="00ED4825" w:rsidP="007E5095">
            <w:r w:rsidRPr="00A15C44">
              <w:t>10.</w:t>
            </w:r>
          </w:p>
        </w:tc>
        <w:tc>
          <w:tcPr>
            <w:tcW w:w="4253" w:type="dxa"/>
            <w:shd w:val="clear" w:color="auto" w:fill="auto"/>
          </w:tcPr>
          <w:p w:rsidR="00465F85" w:rsidRPr="00A15C44" w:rsidRDefault="00465F85" w:rsidP="007E5095">
            <w:pPr>
              <w:rPr>
                <w:sz w:val="22"/>
                <w:szCs w:val="22"/>
              </w:rPr>
            </w:pPr>
            <w:r w:rsidRPr="00A15C44">
              <w:rPr>
                <w:sz w:val="22"/>
                <w:szCs w:val="22"/>
              </w:rPr>
              <w:t>Socialiai remtinų šeimų skaičius</w:t>
            </w:r>
          </w:p>
        </w:tc>
        <w:tc>
          <w:tcPr>
            <w:tcW w:w="1276" w:type="dxa"/>
            <w:shd w:val="clear" w:color="auto" w:fill="auto"/>
            <w:vAlign w:val="bottom"/>
          </w:tcPr>
          <w:p w:rsidR="00465F85" w:rsidRPr="00A15C44" w:rsidRDefault="00465F85" w:rsidP="007E5095">
            <w:pPr>
              <w:rPr>
                <w:sz w:val="22"/>
                <w:szCs w:val="22"/>
              </w:rPr>
            </w:pPr>
            <w:r w:rsidRPr="00A15C44">
              <w:rPr>
                <w:sz w:val="22"/>
                <w:szCs w:val="22"/>
              </w:rPr>
              <w:t>šeimų sk.</w:t>
            </w:r>
          </w:p>
        </w:tc>
        <w:tc>
          <w:tcPr>
            <w:tcW w:w="1417" w:type="dxa"/>
            <w:shd w:val="clear" w:color="auto" w:fill="auto"/>
          </w:tcPr>
          <w:p w:rsidR="00465F85" w:rsidRPr="00A15C44" w:rsidRDefault="00465F85" w:rsidP="007E5095">
            <w:pPr>
              <w:rPr>
                <w:sz w:val="22"/>
                <w:szCs w:val="22"/>
              </w:rPr>
            </w:pPr>
            <w:r w:rsidRPr="00A15C44">
              <w:rPr>
                <w:sz w:val="22"/>
                <w:szCs w:val="22"/>
              </w:rPr>
              <w:t>257</w:t>
            </w:r>
          </w:p>
        </w:tc>
      </w:tr>
      <w:tr w:rsidR="00A15C44" w:rsidRPr="00A15C44" w:rsidTr="004B4DB6">
        <w:trPr>
          <w:trHeight w:val="270"/>
          <w:jc w:val="center"/>
        </w:trPr>
        <w:tc>
          <w:tcPr>
            <w:tcW w:w="567" w:type="dxa"/>
            <w:tcBorders>
              <w:bottom w:val="single" w:sz="4" w:space="0" w:color="000000"/>
            </w:tcBorders>
            <w:shd w:val="clear" w:color="auto" w:fill="auto"/>
            <w:noWrap/>
            <w:vAlign w:val="bottom"/>
          </w:tcPr>
          <w:p w:rsidR="00465F85" w:rsidRPr="00A15C44" w:rsidRDefault="00ED4825" w:rsidP="007E5095">
            <w:r w:rsidRPr="00A15C44">
              <w:t>11.</w:t>
            </w:r>
          </w:p>
        </w:tc>
        <w:tc>
          <w:tcPr>
            <w:tcW w:w="4253" w:type="dxa"/>
            <w:tcBorders>
              <w:bottom w:val="single" w:sz="4" w:space="0" w:color="000000"/>
            </w:tcBorders>
            <w:shd w:val="clear" w:color="auto" w:fill="auto"/>
          </w:tcPr>
          <w:p w:rsidR="00465F85" w:rsidRPr="00A15C44" w:rsidRDefault="00465F85" w:rsidP="007E5095">
            <w:pPr>
              <w:rPr>
                <w:sz w:val="22"/>
                <w:szCs w:val="22"/>
              </w:rPr>
            </w:pPr>
            <w:r w:rsidRPr="00A15C44">
              <w:rPr>
                <w:sz w:val="22"/>
                <w:szCs w:val="22"/>
              </w:rPr>
              <w:t>Vienkartinių pašalpų mokėjimas</w:t>
            </w:r>
          </w:p>
        </w:tc>
        <w:tc>
          <w:tcPr>
            <w:tcW w:w="1276" w:type="dxa"/>
            <w:tcBorders>
              <w:bottom w:val="single" w:sz="4" w:space="0" w:color="000000"/>
            </w:tcBorders>
            <w:shd w:val="clear" w:color="auto" w:fill="auto"/>
          </w:tcPr>
          <w:p w:rsidR="00465F85" w:rsidRPr="00A15C44" w:rsidRDefault="004B4DB6" w:rsidP="007E5095">
            <w:pPr>
              <w:rPr>
                <w:b/>
                <w:sz w:val="22"/>
                <w:szCs w:val="22"/>
              </w:rPr>
            </w:pPr>
            <w:r w:rsidRPr="00A15C44">
              <w:rPr>
                <w:sz w:val="22"/>
                <w:szCs w:val="22"/>
              </w:rPr>
              <w:t>vnt.</w:t>
            </w:r>
          </w:p>
        </w:tc>
        <w:tc>
          <w:tcPr>
            <w:tcW w:w="1417" w:type="dxa"/>
            <w:tcBorders>
              <w:bottom w:val="single" w:sz="4" w:space="0" w:color="000000"/>
            </w:tcBorders>
            <w:shd w:val="clear" w:color="auto" w:fill="auto"/>
          </w:tcPr>
          <w:p w:rsidR="00465F85" w:rsidRPr="00A15C44" w:rsidRDefault="00465F85" w:rsidP="007E5095">
            <w:pPr>
              <w:rPr>
                <w:sz w:val="22"/>
                <w:szCs w:val="22"/>
              </w:rPr>
            </w:pPr>
            <w:r w:rsidRPr="00A15C44">
              <w:rPr>
                <w:sz w:val="22"/>
                <w:szCs w:val="22"/>
              </w:rPr>
              <w:t>7</w:t>
            </w:r>
          </w:p>
        </w:tc>
      </w:tr>
      <w:tr w:rsidR="00A15C44" w:rsidRPr="00A15C44" w:rsidTr="004B4DB6">
        <w:trPr>
          <w:trHeight w:val="255"/>
          <w:jc w:val="center"/>
        </w:trPr>
        <w:tc>
          <w:tcPr>
            <w:tcW w:w="567" w:type="dxa"/>
            <w:tcBorders>
              <w:top w:val="single" w:sz="4" w:space="0" w:color="000000"/>
              <w:bottom w:val="nil"/>
            </w:tcBorders>
            <w:shd w:val="clear" w:color="auto" w:fill="auto"/>
            <w:noWrap/>
            <w:vAlign w:val="bottom"/>
          </w:tcPr>
          <w:p w:rsidR="00465F85" w:rsidRPr="00A15C44" w:rsidRDefault="00ED4825" w:rsidP="007E5095">
            <w:r w:rsidRPr="00A15C44">
              <w:t>12.</w:t>
            </w:r>
          </w:p>
        </w:tc>
        <w:tc>
          <w:tcPr>
            <w:tcW w:w="4253" w:type="dxa"/>
            <w:tcBorders>
              <w:top w:val="single" w:sz="4" w:space="0" w:color="000000"/>
              <w:bottom w:val="nil"/>
            </w:tcBorders>
            <w:shd w:val="clear" w:color="auto" w:fill="auto"/>
          </w:tcPr>
          <w:p w:rsidR="00465F85" w:rsidRPr="00A15C44" w:rsidRDefault="00465F85" w:rsidP="007E5095">
            <w:pPr>
              <w:rPr>
                <w:b/>
                <w:sz w:val="22"/>
                <w:szCs w:val="22"/>
              </w:rPr>
            </w:pPr>
            <w:r w:rsidRPr="00A15C44">
              <w:rPr>
                <w:sz w:val="22"/>
                <w:szCs w:val="22"/>
              </w:rPr>
              <w:t xml:space="preserve">Įdarbintų  gyventojų viešiesiems darbams </w:t>
            </w:r>
          </w:p>
        </w:tc>
        <w:tc>
          <w:tcPr>
            <w:tcW w:w="1276" w:type="dxa"/>
            <w:tcBorders>
              <w:top w:val="single" w:sz="4" w:space="0" w:color="000000"/>
              <w:bottom w:val="nil"/>
            </w:tcBorders>
            <w:shd w:val="clear" w:color="auto" w:fill="auto"/>
          </w:tcPr>
          <w:p w:rsidR="00465F85" w:rsidRPr="00A15C44" w:rsidRDefault="004B4DB6" w:rsidP="007E5095">
            <w:pPr>
              <w:rPr>
                <w:b/>
                <w:sz w:val="22"/>
                <w:szCs w:val="22"/>
              </w:rPr>
            </w:pPr>
            <w:r w:rsidRPr="00A15C44">
              <w:rPr>
                <w:sz w:val="22"/>
                <w:szCs w:val="22"/>
              </w:rPr>
              <w:t>vnt.</w:t>
            </w:r>
          </w:p>
        </w:tc>
        <w:tc>
          <w:tcPr>
            <w:tcW w:w="1417" w:type="dxa"/>
            <w:tcBorders>
              <w:top w:val="single" w:sz="4" w:space="0" w:color="000000"/>
              <w:bottom w:val="nil"/>
            </w:tcBorders>
            <w:shd w:val="clear" w:color="auto" w:fill="auto"/>
          </w:tcPr>
          <w:p w:rsidR="00465F85" w:rsidRPr="00A15C44" w:rsidRDefault="00465F85" w:rsidP="007E5095">
            <w:pPr>
              <w:rPr>
                <w:sz w:val="22"/>
                <w:szCs w:val="22"/>
              </w:rPr>
            </w:pPr>
            <w:r w:rsidRPr="00A15C44">
              <w:rPr>
                <w:sz w:val="22"/>
                <w:szCs w:val="22"/>
              </w:rPr>
              <w:t>35</w:t>
            </w:r>
          </w:p>
        </w:tc>
      </w:tr>
    </w:tbl>
    <w:tbl>
      <w:tblPr>
        <w:tblStyle w:val="Lentelstinklelis"/>
        <w:tblW w:w="0" w:type="auto"/>
        <w:jc w:val="center"/>
        <w:tblInd w:w="0" w:type="dxa"/>
        <w:tblLook w:val="04A0" w:firstRow="1" w:lastRow="0" w:firstColumn="1" w:lastColumn="0" w:noHBand="0" w:noVBand="1"/>
      </w:tblPr>
      <w:tblGrid>
        <w:gridCol w:w="562"/>
        <w:gridCol w:w="4252"/>
        <w:gridCol w:w="1277"/>
        <w:gridCol w:w="1417"/>
      </w:tblGrid>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hideMark/>
          </w:tcPr>
          <w:p w:rsidR="00ED4825" w:rsidRPr="00A15C44" w:rsidRDefault="00ED4825" w:rsidP="007E5095">
            <w:r w:rsidRPr="00A15C44">
              <w:t>13.</w:t>
            </w:r>
          </w:p>
        </w:tc>
        <w:tc>
          <w:tcPr>
            <w:tcW w:w="4252" w:type="dxa"/>
            <w:tcBorders>
              <w:top w:val="single" w:sz="4" w:space="0" w:color="auto"/>
              <w:left w:val="single" w:sz="4" w:space="0" w:color="auto"/>
              <w:bottom w:val="single" w:sz="4" w:space="0" w:color="auto"/>
              <w:right w:val="single" w:sz="4" w:space="0" w:color="auto"/>
            </w:tcBorders>
          </w:tcPr>
          <w:p w:rsidR="00ED4825" w:rsidRPr="00A15C44" w:rsidRDefault="007E5095" w:rsidP="007E5095">
            <w:pPr>
              <w:rPr>
                <w:sz w:val="22"/>
              </w:rPr>
            </w:pPr>
            <w:r w:rsidRPr="00A15C44">
              <w:rPr>
                <w:sz w:val="22"/>
              </w:rPr>
              <w:t>Išduodamos pažymos</w:t>
            </w:r>
            <w:r w:rsidR="00ED4825" w:rsidRPr="00A15C44">
              <w:rPr>
                <w:sz w:val="22"/>
              </w:rPr>
              <w:t xml:space="preserve"> gyventojams</w:t>
            </w:r>
          </w:p>
        </w:tc>
        <w:tc>
          <w:tcPr>
            <w:tcW w:w="1277" w:type="dxa"/>
            <w:tcBorders>
              <w:top w:val="single" w:sz="4" w:space="0" w:color="auto"/>
              <w:left w:val="single" w:sz="4" w:space="0" w:color="auto"/>
              <w:bottom w:val="single" w:sz="4" w:space="0" w:color="auto"/>
              <w:right w:val="single" w:sz="4" w:space="0" w:color="auto"/>
            </w:tcBorders>
          </w:tcPr>
          <w:p w:rsidR="00ED4825" w:rsidRPr="00A15C44" w:rsidRDefault="004B4DB6" w:rsidP="007E5095">
            <w:pPr>
              <w:rPr>
                <w:b/>
                <w:sz w:val="22"/>
              </w:rPr>
            </w:pPr>
            <w:r w:rsidRPr="00A15C44">
              <w:rPr>
                <w:sz w:val="22"/>
              </w:rPr>
              <w:t>vnt.</w:t>
            </w:r>
          </w:p>
        </w:tc>
        <w:tc>
          <w:tcPr>
            <w:tcW w:w="1417" w:type="dxa"/>
            <w:tcBorders>
              <w:top w:val="single" w:sz="4" w:space="0" w:color="auto"/>
              <w:left w:val="single" w:sz="4" w:space="0" w:color="auto"/>
              <w:bottom w:val="single" w:sz="4" w:space="0" w:color="auto"/>
              <w:right w:val="single" w:sz="4" w:space="0" w:color="auto"/>
            </w:tcBorders>
          </w:tcPr>
          <w:p w:rsidR="00ED4825" w:rsidRPr="00A15C44" w:rsidRDefault="00ED4825" w:rsidP="007E5095">
            <w:pPr>
              <w:rPr>
                <w:sz w:val="22"/>
              </w:rPr>
            </w:pPr>
            <w:r w:rsidRPr="00A15C44">
              <w:rPr>
                <w:sz w:val="22"/>
              </w:rPr>
              <w:t>360</w:t>
            </w:r>
          </w:p>
        </w:tc>
      </w:tr>
      <w:tr w:rsidR="00A15C44"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tcPr>
          <w:p w:rsidR="00ED4825" w:rsidRPr="00A15C44" w:rsidRDefault="00ED4825" w:rsidP="007E5095">
            <w:r w:rsidRPr="00A15C44">
              <w:t>14.</w:t>
            </w:r>
          </w:p>
        </w:tc>
        <w:tc>
          <w:tcPr>
            <w:tcW w:w="4252" w:type="dxa"/>
            <w:tcBorders>
              <w:top w:val="single" w:sz="4" w:space="0" w:color="auto"/>
              <w:left w:val="single" w:sz="4" w:space="0" w:color="auto"/>
              <w:bottom w:val="single" w:sz="4" w:space="0" w:color="auto"/>
              <w:right w:val="single" w:sz="4" w:space="0" w:color="auto"/>
            </w:tcBorders>
          </w:tcPr>
          <w:p w:rsidR="00ED4825" w:rsidRPr="00A15C44" w:rsidRDefault="007E5095" w:rsidP="007E5095">
            <w:pPr>
              <w:rPr>
                <w:sz w:val="22"/>
              </w:rPr>
            </w:pPr>
            <w:r w:rsidRPr="00A15C44">
              <w:rPr>
                <w:sz w:val="22"/>
              </w:rPr>
              <w:t>Sudaromi notariniai</w:t>
            </w:r>
            <w:r w:rsidR="00ED4825" w:rsidRPr="00A15C44">
              <w:rPr>
                <w:sz w:val="22"/>
              </w:rPr>
              <w:t xml:space="preserve"> veiksm</w:t>
            </w:r>
            <w:r w:rsidRPr="00A15C44">
              <w:rPr>
                <w:sz w:val="22"/>
              </w:rPr>
              <w:t>ai</w:t>
            </w:r>
          </w:p>
        </w:tc>
        <w:tc>
          <w:tcPr>
            <w:tcW w:w="1277" w:type="dxa"/>
            <w:tcBorders>
              <w:top w:val="single" w:sz="4" w:space="0" w:color="auto"/>
              <w:left w:val="single" w:sz="4" w:space="0" w:color="auto"/>
              <w:bottom w:val="single" w:sz="4" w:space="0" w:color="auto"/>
              <w:right w:val="single" w:sz="4" w:space="0" w:color="auto"/>
            </w:tcBorders>
          </w:tcPr>
          <w:p w:rsidR="00ED4825" w:rsidRPr="00A15C44" w:rsidRDefault="004B4DB6" w:rsidP="007E5095">
            <w:pPr>
              <w:rPr>
                <w:b/>
                <w:sz w:val="22"/>
              </w:rPr>
            </w:pPr>
            <w:r w:rsidRPr="00A15C44">
              <w:rPr>
                <w:sz w:val="22"/>
              </w:rPr>
              <w:t>vnt.</w:t>
            </w:r>
          </w:p>
        </w:tc>
        <w:tc>
          <w:tcPr>
            <w:tcW w:w="1417" w:type="dxa"/>
            <w:tcBorders>
              <w:top w:val="single" w:sz="4" w:space="0" w:color="auto"/>
              <w:left w:val="single" w:sz="4" w:space="0" w:color="auto"/>
              <w:bottom w:val="single" w:sz="4" w:space="0" w:color="auto"/>
              <w:right w:val="single" w:sz="4" w:space="0" w:color="auto"/>
            </w:tcBorders>
          </w:tcPr>
          <w:p w:rsidR="00ED4825" w:rsidRPr="00A15C44" w:rsidRDefault="00ED4825" w:rsidP="007E5095">
            <w:pPr>
              <w:rPr>
                <w:sz w:val="22"/>
              </w:rPr>
            </w:pPr>
            <w:r w:rsidRPr="00A15C44">
              <w:rPr>
                <w:sz w:val="22"/>
              </w:rPr>
              <w:t>160</w:t>
            </w:r>
          </w:p>
        </w:tc>
      </w:tr>
      <w:tr w:rsidR="00ED4825" w:rsidRPr="00A15C44" w:rsidTr="004B4DB6">
        <w:trPr>
          <w:jc w:val="center"/>
        </w:trPr>
        <w:tc>
          <w:tcPr>
            <w:tcW w:w="562" w:type="dxa"/>
            <w:tcBorders>
              <w:top w:val="single" w:sz="4" w:space="0" w:color="auto"/>
              <w:left w:val="single" w:sz="4" w:space="0" w:color="auto"/>
              <w:bottom w:val="single" w:sz="4" w:space="0" w:color="auto"/>
              <w:right w:val="single" w:sz="4" w:space="0" w:color="auto"/>
            </w:tcBorders>
            <w:vAlign w:val="bottom"/>
          </w:tcPr>
          <w:p w:rsidR="00ED4825" w:rsidRPr="00A15C44" w:rsidRDefault="00ED4825" w:rsidP="007E5095">
            <w:r w:rsidRPr="00A15C44">
              <w:t>1</w:t>
            </w:r>
            <w:r w:rsidR="00907A91" w:rsidRPr="00A15C44">
              <w:t>5.</w:t>
            </w:r>
          </w:p>
        </w:tc>
        <w:tc>
          <w:tcPr>
            <w:tcW w:w="4252" w:type="dxa"/>
            <w:tcBorders>
              <w:top w:val="single" w:sz="4" w:space="0" w:color="auto"/>
              <w:left w:val="single" w:sz="4" w:space="0" w:color="auto"/>
              <w:bottom w:val="single" w:sz="4" w:space="0" w:color="auto"/>
              <w:right w:val="single" w:sz="4" w:space="0" w:color="auto"/>
            </w:tcBorders>
          </w:tcPr>
          <w:p w:rsidR="00ED4825" w:rsidRPr="00A15C44" w:rsidRDefault="00ED4825" w:rsidP="007E5095">
            <w:pPr>
              <w:rPr>
                <w:sz w:val="22"/>
              </w:rPr>
            </w:pPr>
            <w:r w:rsidRPr="00A15C44">
              <w:rPr>
                <w:sz w:val="22"/>
              </w:rPr>
              <w:t>A</w:t>
            </w:r>
            <w:r w:rsidR="007E5095" w:rsidRPr="00A15C44">
              <w:rPr>
                <w:sz w:val="22"/>
              </w:rPr>
              <w:t>tliekų  tvarkymo darbai</w:t>
            </w:r>
            <w:r w:rsidR="004B4DB6" w:rsidRPr="00A15C44">
              <w:rPr>
                <w:sz w:val="22"/>
              </w:rPr>
              <w:t xml:space="preserve"> </w:t>
            </w:r>
            <w:r w:rsidR="007E5095" w:rsidRPr="00A15C44">
              <w:rPr>
                <w:sz w:val="22"/>
              </w:rPr>
              <w:t>(surenkamos šiukšlės</w:t>
            </w:r>
            <w:r w:rsidR="00DD443F" w:rsidRPr="00A15C44">
              <w:rPr>
                <w:sz w:val="22"/>
              </w:rPr>
              <w:t xml:space="preserve"> </w:t>
            </w:r>
            <w:r w:rsidRPr="00A15C44">
              <w:rPr>
                <w:sz w:val="22"/>
              </w:rPr>
              <w:t>)</w:t>
            </w:r>
          </w:p>
        </w:tc>
        <w:tc>
          <w:tcPr>
            <w:tcW w:w="1277" w:type="dxa"/>
            <w:tcBorders>
              <w:top w:val="single" w:sz="4" w:space="0" w:color="auto"/>
              <w:left w:val="single" w:sz="4" w:space="0" w:color="auto"/>
              <w:bottom w:val="single" w:sz="4" w:space="0" w:color="auto"/>
              <w:right w:val="single" w:sz="4" w:space="0" w:color="auto"/>
            </w:tcBorders>
          </w:tcPr>
          <w:p w:rsidR="00ED4825" w:rsidRPr="00A15C44" w:rsidRDefault="00DD443F" w:rsidP="007E5095">
            <w:pPr>
              <w:rPr>
                <w:sz w:val="22"/>
              </w:rPr>
            </w:pPr>
            <w:proofErr w:type="spellStart"/>
            <w:r w:rsidRPr="00A15C44">
              <w:rPr>
                <w:sz w:val="22"/>
              </w:rPr>
              <w:t>Obj</w:t>
            </w:r>
            <w:proofErr w:type="spellEnd"/>
            <w:r w:rsidRPr="00A15C44">
              <w:rPr>
                <w:sz w:val="22"/>
              </w:rPr>
              <w:t>.</w:t>
            </w:r>
          </w:p>
        </w:tc>
        <w:tc>
          <w:tcPr>
            <w:tcW w:w="1417" w:type="dxa"/>
            <w:tcBorders>
              <w:top w:val="single" w:sz="4" w:space="0" w:color="auto"/>
              <w:left w:val="single" w:sz="4" w:space="0" w:color="auto"/>
              <w:bottom w:val="single" w:sz="4" w:space="0" w:color="auto"/>
              <w:right w:val="single" w:sz="4" w:space="0" w:color="auto"/>
            </w:tcBorders>
          </w:tcPr>
          <w:p w:rsidR="00ED4825" w:rsidRPr="00A15C44" w:rsidRDefault="00DD443F" w:rsidP="007E5095">
            <w:pPr>
              <w:rPr>
                <w:sz w:val="22"/>
              </w:rPr>
            </w:pPr>
            <w:r w:rsidRPr="00A15C44">
              <w:rPr>
                <w:sz w:val="22"/>
              </w:rPr>
              <w:t>9</w:t>
            </w:r>
          </w:p>
        </w:tc>
      </w:tr>
    </w:tbl>
    <w:p w:rsidR="00975EFC" w:rsidRPr="00A15C44" w:rsidRDefault="00975EFC" w:rsidP="00975EFC">
      <w:pPr>
        <w:rPr>
          <w:lang w:eastAsia="lt-LT"/>
        </w:rPr>
      </w:pPr>
    </w:p>
    <w:p w:rsidR="00975EFC" w:rsidRPr="00A15C44" w:rsidRDefault="00975EFC" w:rsidP="00975EFC">
      <w:pPr>
        <w:rPr>
          <w:lang w:eastAsia="lt-LT"/>
        </w:rPr>
      </w:pPr>
    </w:p>
    <w:p w:rsidR="00975EFC" w:rsidRPr="00A15C44" w:rsidRDefault="00975EFC" w:rsidP="00975EFC">
      <w:pPr>
        <w:rPr>
          <w:b/>
          <w:bCs/>
        </w:rPr>
      </w:pPr>
      <w:r w:rsidRPr="00A15C44">
        <w:rPr>
          <w:b/>
          <w:bCs/>
        </w:rPr>
        <w:t>PLANUOJAMI LUKŠIŲ SENIŪNIJOS 2017 METŲ VEIKLOS PLANO REZULTATAI</w:t>
      </w:r>
    </w:p>
    <w:p w:rsidR="00975EFC" w:rsidRPr="00A15C44" w:rsidRDefault="00975EFC" w:rsidP="00975EFC">
      <w:pPr>
        <w:ind w:firstLine="1080"/>
      </w:pPr>
    </w:p>
    <w:p w:rsidR="009619D4" w:rsidRPr="00A15C44" w:rsidRDefault="007E5095" w:rsidP="00975EFC">
      <w:pPr>
        <w:ind w:firstLine="1080"/>
      </w:pPr>
      <w:r w:rsidRPr="00A15C44">
        <w:t xml:space="preserve">Įgyvendinant Lukšių </w:t>
      </w:r>
      <w:r w:rsidR="00DD443F" w:rsidRPr="00A15C44">
        <w:t>seniūnijos 2017</w:t>
      </w:r>
      <w:r w:rsidR="009619D4" w:rsidRPr="00A15C44">
        <w:t xml:space="preserve"> metų veiklos planą siekiama prisidėti prie Šakių rajono savivaldybės strateginiame 2011-2017 metų plėtros plane numatytų prioritetų įgyvendinimo:</w:t>
      </w:r>
    </w:p>
    <w:p w:rsidR="009619D4" w:rsidRPr="00A15C44" w:rsidRDefault="009619D4" w:rsidP="004B4DB6">
      <w:pPr>
        <w:pStyle w:val="Sraopastraipa"/>
        <w:numPr>
          <w:ilvl w:val="1"/>
          <w:numId w:val="9"/>
        </w:numPr>
        <w:jc w:val="both"/>
      </w:pPr>
      <w:r w:rsidRPr="00A15C44">
        <w:t>Verslo bei ekonomikos, infrastruktūros plėtros ir saugios aplinkos skatinimas</w:t>
      </w:r>
      <w:r w:rsidR="004B4DB6" w:rsidRPr="00A15C44">
        <w:t>;</w:t>
      </w:r>
    </w:p>
    <w:p w:rsidR="009619D4" w:rsidRPr="00737C1B" w:rsidRDefault="009619D4" w:rsidP="004B4DB6">
      <w:pPr>
        <w:pStyle w:val="Sraopastraipa"/>
        <w:numPr>
          <w:ilvl w:val="1"/>
          <w:numId w:val="9"/>
        </w:numPr>
        <w:jc w:val="both"/>
      </w:pPr>
      <w:r w:rsidRPr="00A15C44">
        <w:t>Visuomenė</w:t>
      </w:r>
      <w:r w:rsidRPr="00737C1B">
        <w:t>s švietimo, mokymo(</w:t>
      </w:r>
      <w:proofErr w:type="spellStart"/>
      <w:r w:rsidRPr="00737C1B">
        <w:t>si</w:t>
      </w:r>
      <w:proofErr w:type="spellEnd"/>
      <w:r w:rsidRPr="00737C1B">
        <w:t>) ir sveikatingumo gerinimas, socialinio saugumo   užtikrinimas</w:t>
      </w:r>
      <w:r w:rsidR="004B4DB6">
        <w:t>;</w:t>
      </w:r>
    </w:p>
    <w:p w:rsidR="009619D4" w:rsidRPr="00737C1B" w:rsidRDefault="009619D4" w:rsidP="004B4DB6">
      <w:pPr>
        <w:pStyle w:val="Sraopastraipa"/>
        <w:numPr>
          <w:ilvl w:val="0"/>
          <w:numId w:val="10"/>
        </w:numPr>
        <w:jc w:val="both"/>
      </w:pPr>
      <w:r w:rsidRPr="00737C1B">
        <w:t>Krašto kultūrinio savitumo, patrauklumo puoselėjimas ir turizmo skatinimas</w:t>
      </w:r>
      <w:r w:rsidR="004B4DB6">
        <w:t>;</w:t>
      </w:r>
    </w:p>
    <w:p w:rsidR="009619D4" w:rsidRPr="00737C1B" w:rsidRDefault="009619D4" w:rsidP="004B4DB6">
      <w:pPr>
        <w:pStyle w:val="Sraopastraipa"/>
        <w:numPr>
          <w:ilvl w:val="0"/>
          <w:numId w:val="10"/>
        </w:numPr>
        <w:jc w:val="both"/>
      </w:pPr>
      <w:r w:rsidRPr="00737C1B">
        <w:t>Kaimo ir žemės ūkio sektoriaus plėtra</w:t>
      </w:r>
      <w:r w:rsidR="004B4DB6">
        <w:t>.</w:t>
      </w:r>
    </w:p>
    <w:p w:rsidR="009619D4" w:rsidRPr="00737C1B" w:rsidRDefault="009619D4" w:rsidP="004B4DB6">
      <w:pPr>
        <w:jc w:val="both"/>
      </w:pPr>
    </w:p>
    <w:p w:rsidR="009619D4" w:rsidRPr="004B4DB6" w:rsidRDefault="003A2950" w:rsidP="009619D4">
      <w:pPr>
        <w:jc w:val="both"/>
        <w:rPr>
          <w:b/>
        </w:rPr>
      </w:pPr>
      <w:r w:rsidRPr="004B4DB6">
        <w:rPr>
          <w:b/>
        </w:rPr>
        <w:t xml:space="preserve"> </w:t>
      </w:r>
      <w:r w:rsidR="009619D4" w:rsidRPr="004B4DB6">
        <w:rPr>
          <w:b/>
        </w:rPr>
        <w:t xml:space="preserve"> </w:t>
      </w:r>
      <w:r w:rsidR="007E5095" w:rsidRPr="004B4DB6">
        <w:rPr>
          <w:b/>
        </w:rPr>
        <w:t>Lukšių</w:t>
      </w:r>
      <w:r w:rsidR="009619D4" w:rsidRPr="004B4DB6">
        <w:rPr>
          <w:b/>
        </w:rPr>
        <w:t xml:space="preserve"> seniūnija įgyvendina:  </w:t>
      </w:r>
    </w:p>
    <w:p w:rsidR="00D1116B" w:rsidRDefault="009619D4" w:rsidP="001B095D">
      <w:pPr>
        <w:pStyle w:val="Sraopastraipa"/>
        <w:numPr>
          <w:ilvl w:val="0"/>
          <w:numId w:val="5"/>
        </w:numPr>
        <w:tabs>
          <w:tab w:val="left" w:pos="1134"/>
        </w:tabs>
        <w:ind w:left="0" w:firstLine="142"/>
        <w:jc w:val="both"/>
      </w:pPr>
      <w:r w:rsidRPr="00737C1B">
        <w:t>Šakių rajo</w:t>
      </w:r>
      <w:r w:rsidR="00DD443F">
        <w:t>no savivaldybės strateginio 2017-2019</w:t>
      </w:r>
      <w:r w:rsidRPr="00737C1B">
        <w:t xml:space="preserve"> metų veiklos plano programos Nr. 12</w:t>
      </w:r>
      <w:r w:rsidR="003A2950" w:rsidRPr="00737C1B">
        <w:t xml:space="preserve"> </w:t>
      </w:r>
      <w:r w:rsidRPr="00737C1B">
        <w:t xml:space="preserve"> „Švarios, sveikos aplinkos </w:t>
      </w:r>
      <w:r w:rsidR="004B4DB6">
        <w:t xml:space="preserve">ir energijos taupymo programa“ </w:t>
      </w:r>
      <w:r w:rsidRPr="00737C1B">
        <w:t>tikslo „Gerinti gyvenimo kokybę seniūnijoje, kuriant sveiką, saugią ir švari</w:t>
      </w:r>
      <w:r w:rsidR="0068249A">
        <w:t>ą aplinką“ seniūnijos  uždavinių</w:t>
      </w:r>
      <w:r w:rsidRPr="00737C1B">
        <w:t xml:space="preserve"> </w:t>
      </w:r>
      <w:r w:rsidR="00737168" w:rsidRPr="00737C1B">
        <w:t>„Saugi kelių ir gatvių infrastruktūra“</w:t>
      </w:r>
      <w:r w:rsidR="0068249A">
        <w:t xml:space="preserve"> bei ,,Švari, saugi aplinka, kultūros ir kraštovaizdžio puoselėjimas“ priemones</w:t>
      </w:r>
      <w:r w:rsidR="00737168">
        <w:t xml:space="preserve"> ,,Kelių taisymas, </w:t>
      </w:r>
      <w:proofErr w:type="spellStart"/>
      <w:r w:rsidR="00737168">
        <w:t>greideriavimas</w:t>
      </w:r>
      <w:proofErr w:type="spellEnd"/>
      <w:r w:rsidR="00737168">
        <w:t>, sniego valymas</w:t>
      </w:r>
      <w:r w:rsidR="00AA2C73">
        <w:t>“</w:t>
      </w:r>
      <w:r w:rsidR="0068249A">
        <w:t>,</w:t>
      </w:r>
      <w:r w:rsidR="00AA2C73">
        <w:t xml:space="preserve"> ,,Nutiesti šaligatvį“</w:t>
      </w:r>
      <w:r w:rsidR="0068249A">
        <w:t>, ,,Atliekų tvarkymo darbai“, ,,Aplinkos ir kapinių tvarkymas“, ,,</w:t>
      </w:r>
      <w:proofErr w:type="spellStart"/>
      <w:r w:rsidR="0068249A">
        <w:t>Gerbūvio</w:t>
      </w:r>
      <w:proofErr w:type="spellEnd"/>
      <w:r w:rsidR="0068249A">
        <w:t xml:space="preserve"> priežiūrai skirtų priemonių įsigijimas“, „Paviršinio vandens nuvedimas‘, ,,Maudymosi vietų įrengimas“, ,,Parkų, skverų tvarkymas“, „Renovuoti Lukšių kultūros centrą“, ,,Įrengti sporto klubo patalpas“, ,,Pritaikyti </w:t>
      </w:r>
      <w:r w:rsidR="000712DD">
        <w:t>neįgaliesiems visuomeninės paskirties objektus ir pastatus“ bei ,,Įrengti poilsio žaidimų aikštelę Lukšių miestelyje“.</w:t>
      </w:r>
      <w:r w:rsidR="00AA2C73">
        <w:t xml:space="preserve"> Įgyvendinant šias</w:t>
      </w:r>
      <w:r w:rsidRPr="00737C1B">
        <w:t xml:space="preserve"> priemonę bus </w:t>
      </w:r>
      <w:proofErr w:type="spellStart"/>
      <w:r w:rsidRPr="00737C1B">
        <w:t>greideriuojami</w:t>
      </w:r>
      <w:proofErr w:type="spellEnd"/>
      <w:r w:rsidRPr="00737C1B">
        <w:t>, žvyruojami seniūnijos keliai</w:t>
      </w:r>
      <w:r w:rsidR="00AA2C73">
        <w:t>, valomas sniegas</w:t>
      </w:r>
      <w:r w:rsidR="003A2950" w:rsidRPr="00737C1B">
        <w:t xml:space="preserve"> seni</w:t>
      </w:r>
      <w:r w:rsidR="00EC7069" w:rsidRPr="00737C1B">
        <w:t>ūnijai priklau</w:t>
      </w:r>
      <w:r w:rsidR="00AA2C73">
        <w:t>sančiuose</w:t>
      </w:r>
      <w:r w:rsidR="003A2950" w:rsidRPr="00737C1B">
        <w:t xml:space="preserve"> </w:t>
      </w:r>
      <w:r w:rsidR="00AA2C73">
        <w:t xml:space="preserve"> keliuose ir gatvėse,</w:t>
      </w:r>
      <w:r w:rsidRPr="00737C1B">
        <w:t xml:space="preserve"> pagal poreikį.</w:t>
      </w:r>
      <w:r w:rsidR="00AA2C73">
        <w:t xml:space="preserve"> </w:t>
      </w:r>
      <w:r w:rsidR="00AA2C73" w:rsidRPr="0068249A">
        <w:t>Planuojame pertvarkyti šaligatvį</w:t>
      </w:r>
      <w:r w:rsidR="000712DD">
        <w:t xml:space="preserve"> Draugystės </w:t>
      </w:r>
      <w:r w:rsidR="000712DD">
        <w:lastRenderedPageBreak/>
        <w:t>gatvėje, bus surenkamos buitinės atliekos,</w:t>
      </w:r>
      <w:r w:rsidR="000712DD" w:rsidRPr="000712DD">
        <w:t xml:space="preserve"> </w:t>
      </w:r>
      <w:r w:rsidR="000712DD" w:rsidRPr="00737C1B">
        <w:t xml:space="preserve">surinksime šiukšles, </w:t>
      </w:r>
      <w:r w:rsidR="00F34206">
        <w:t>šiukšles rūšiuosime</w:t>
      </w:r>
      <w:r w:rsidR="000712DD" w:rsidRPr="00737C1B">
        <w:t xml:space="preserve"> prie kapų šiukšlių konteinerių, nes gyventojai priveža įvairiausių baldų, čiužinių, buitinių atliekų.</w:t>
      </w:r>
      <w:r w:rsidR="000712DD">
        <w:t xml:space="preserve"> Tvarkysime seniūnijai priklausančių teritorijų aplinką</w:t>
      </w:r>
      <w:r w:rsidR="00F34206">
        <w:t>.</w:t>
      </w:r>
      <w:r w:rsidR="00F34206" w:rsidRPr="00F34206">
        <w:t xml:space="preserve"> </w:t>
      </w:r>
      <w:r w:rsidR="00F34206" w:rsidRPr="00737C1B">
        <w:t>Įgyvendindami priemonę ,,Aplinkos ir kapinių tvarkymas“ remontuosime visuomeninių</w:t>
      </w:r>
      <w:r w:rsidR="00F34206">
        <w:t xml:space="preserve"> senųjų</w:t>
      </w:r>
      <w:r w:rsidR="00F34206" w:rsidRPr="00737C1B">
        <w:t xml:space="preserve"> kapinių vartus, remontuosime tvoras, įrengsime takus, genėsime medžius.</w:t>
      </w:r>
      <w:r w:rsidR="00F34206">
        <w:t xml:space="preserve"> Įgyvendindami kitas šio tikslo priemones gerinsime gatvių apšvietimą, įsigysime priemonių, reikalingų Lukšių kultūros namų priežiūrai</w:t>
      </w:r>
      <w:r w:rsidR="001B095D">
        <w:t xml:space="preserve">, planuojame nuvesti paviršinį vandenį Pergalės gatvės šalikelėje, </w:t>
      </w:r>
      <w:r w:rsidR="001B095D" w:rsidRPr="001B095D">
        <w:t xml:space="preserve"> </w:t>
      </w:r>
      <w:r w:rsidR="001B095D" w:rsidRPr="00737C1B">
        <w:t>planuojame įrengti tiltelį ir maudymosi vietą,  prie Lukšių ežero sutvarkyti paplūdimio teritoriją –</w:t>
      </w:r>
      <w:r w:rsidR="001B095D">
        <w:t xml:space="preserve"> atvežti smėlio, įrengti pliažą. Prižiūrėdami Lukšių miestelio parkelius ir skverus, atnaujinsime ,,</w:t>
      </w:r>
      <w:proofErr w:type="spellStart"/>
      <w:r w:rsidR="001B095D">
        <w:t>Siesarties</w:t>
      </w:r>
      <w:proofErr w:type="spellEnd"/>
      <w:r w:rsidR="001B095D">
        <w:t xml:space="preserve"> vingio“ parko meninius akcentus. </w:t>
      </w:r>
      <w:r w:rsidR="00F97152" w:rsidRPr="00737C1B">
        <w:t>Siekdami fiziškai aktyvinti Lukšių visuomenę</w:t>
      </w:r>
      <w:r w:rsidR="001D5C79">
        <w:t xml:space="preserve"> ir ieškodami priemonių vaikų užimtumui</w:t>
      </w:r>
      <w:r w:rsidR="00D1116B">
        <w:t>,</w:t>
      </w:r>
      <w:r w:rsidR="00F97152" w:rsidRPr="00737C1B">
        <w:t xml:space="preserve"> planuojame</w:t>
      </w:r>
      <w:r w:rsidR="001B095D">
        <w:t xml:space="preserve"> įrengti sporto klubo patalpas seniūnijos gyventojams, </w:t>
      </w:r>
      <w:r w:rsidR="00F97152" w:rsidRPr="00737C1B">
        <w:t>įrengti</w:t>
      </w:r>
      <w:r w:rsidR="00D1116B">
        <w:t xml:space="preserve"> p</w:t>
      </w:r>
      <w:r w:rsidR="001B095D">
        <w:t xml:space="preserve">oilsio žaidimų aikštelę prie Vaikų dienos centro. Atsižvelgdami į žmonių su negalia poreikį, planuojame pertvarkyti pandusą </w:t>
      </w:r>
      <w:r w:rsidR="00656BB8">
        <w:t xml:space="preserve">prie </w:t>
      </w:r>
      <w:proofErr w:type="spellStart"/>
      <w:r w:rsidR="00656BB8">
        <w:t>Liepalotų</w:t>
      </w:r>
      <w:proofErr w:type="spellEnd"/>
      <w:r w:rsidR="00656BB8">
        <w:t xml:space="preserve"> mokyklos pastato,</w:t>
      </w:r>
      <w:r w:rsidR="00656BB8" w:rsidRPr="00656BB8">
        <w:t xml:space="preserve"> </w:t>
      </w:r>
      <w:r w:rsidR="00656BB8">
        <w:t>ten veikia biblioteka, vyksta rinkimai</w:t>
      </w:r>
    </w:p>
    <w:p w:rsidR="009B2DDC" w:rsidRPr="00737C1B" w:rsidRDefault="00C47185" w:rsidP="00D1116B">
      <w:pPr>
        <w:pStyle w:val="Sraopastraipa"/>
        <w:numPr>
          <w:ilvl w:val="0"/>
          <w:numId w:val="5"/>
        </w:numPr>
        <w:tabs>
          <w:tab w:val="left" w:pos="1134"/>
        </w:tabs>
        <w:ind w:left="0" w:firstLine="142"/>
        <w:jc w:val="both"/>
      </w:pPr>
      <w:r w:rsidRPr="00737C1B">
        <w:t xml:space="preserve">          Šakių rajo</w:t>
      </w:r>
      <w:r w:rsidR="00D1116B">
        <w:t>no savivaldybės strateginio 2017</w:t>
      </w:r>
      <w:r w:rsidRPr="00737C1B">
        <w:t>-201</w:t>
      </w:r>
      <w:r w:rsidR="00D1116B">
        <w:t>9</w:t>
      </w:r>
      <w:r w:rsidRPr="00737C1B">
        <w:t xml:space="preserve"> m</w:t>
      </w:r>
      <w:r w:rsidR="00D1116B">
        <w:t>etų veiklos plano programos Nr.</w:t>
      </w:r>
      <w:r w:rsidRPr="00737C1B">
        <w:t>7 „</w:t>
      </w:r>
      <w:r w:rsidR="004B4DB6">
        <w:t>S</w:t>
      </w:r>
      <w:r w:rsidRPr="00737C1B">
        <w:t xml:space="preserve">avivaldybės veiklos pagrindinių funkcijų programa“ seniūnijos tikslo </w:t>
      </w:r>
      <w:r w:rsidR="00656BB8">
        <w:t xml:space="preserve"> ,,Organizuoti ir užtikrinti efektyvų valstybės deleguotų funkcijų vykdymą“ </w:t>
      </w:r>
      <w:r w:rsidRPr="00737C1B">
        <w:t>ir</w:t>
      </w:r>
      <w:r w:rsidR="00D1116B">
        <w:t xml:space="preserve"> uždavinio</w:t>
      </w:r>
      <w:r w:rsidR="00656BB8">
        <w:t xml:space="preserve"> ,,Užtikrinti tinkamą seniūnijos funkcijų įgyvendinimą“ </w:t>
      </w:r>
      <w:r w:rsidR="00D1116B">
        <w:t xml:space="preserve"> priemonę</w:t>
      </w:r>
      <w:r w:rsidR="00812559">
        <w:t xml:space="preserve"> </w:t>
      </w:r>
      <w:r w:rsidR="001B0E62" w:rsidRPr="00737C1B">
        <w:t>,,Seniūnijos vidaus administravimas (priemonės bei paslaugos, skirtos seniūnijos išlaikymui)“</w:t>
      </w:r>
      <w:r w:rsidR="00241E45" w:rsidRPr="00737C1B">
        <w:t xml:space="preserve"> </w:t>
      </w:r>
      <w:r w:rsidR="001B0E62" w:rsidRPr="00737C1B">
        <w:t xml:space="preserve">planuojama: išlaidos ryšiams, transportui, kanceliarinėms prekėms, komunalinėms paslaugoms ir išlaidos </w:t>
      </w:r>
      <w:r w:rsidR="00656BB8">
        <w:t xml:space="preserve">seniūnijos patalpų išlaikymui. </w:t>
      </w:r>
      <w:r w:rsidR="00DB4ABB">
        <w:t xml:space="preserve">Seniūnijoje įgyvendinant tikslo ,,Padidinti savivaldybės valdymo efektyvumą“ ir uždavinio ,,Tobulinti savivaldybės administracijos valdymo kokybę“ </w:t>
      </w:r>
      <w:r w:rsidR="00136B6E">
        <w:t xml:space="preserve"> priemonę ,,Administracinės naštos mažinimas“ bus teikiamos įvairios pažymos juridiniams faktams patvirtinti, priimami sprendimai susirašinėjant su kitomis institucijomis, išduodami leidimai laidoti, leidimai saugotinų medžių ir krūmų kirtimo, persodinimo ar kitokio pašalinimo, genėjimo darbams. Vykdomos gyvenamosios vietos deklaravimo funkcijos.</w:t>
      </w:r>
    </w:p>
    <w:p w:rsidR="009B2DDC" w:rsidRPr="00737C1B" w:rsidRDefault="00C47185" w:rsidP="009B2DDC">
      <w:pPr>
        <w:pStyle w:val="Sraopastraipa"/>
        <w:ind w:left="0"/>
        <w:jc w:val="both"/>
      </w:pPr>
      <w:r w:rsidRPr="00737C1B">
        <w:t xml:space="preserve">               </w:t>
      </w:r>
      <w:r w:rsidR="009619D4" w:rsidRPr="00737C1B">
        <w:t>Šakių rajo</w:t>
      </w:r>
      <w:r w:rsidR="00136B6E">
        <w:t>no savivaldybės strateginio 2017-2019</w:t>
      </w:r>
      <w:r w:rsidR="009619D4" w:rsidRPr="00737C1B">
        <w:t xml:space="preserve"> metų </w:t>
      </w:r>
      <w:r w:rsidR="004B4DB6">
        <w:t xml:space="preserve">veiklos plano programos Nr. 13 </w:t>
      </w:r>
      <w:r w:rsidR="009619D4" w:rsidRPr="00737C1B">
        <w:t xml:space="preserve"> </w:t>
      </w:r>
      <w:r w:rsidR="004B4DB6" w:rsidRPr="008B27B7">
        <w:t>„</w:t>
      </w:r>
      <w:r w:rsidR="009619D4" w:rsidRPr="008B27B7">
        <w:t>Socia</w:t>
      </w:r>
      <w:r w:rsidR="00020D0A">
        <w:t>linės apsaugos programa“  tikslo</w:t>
      </w:r>
      <w:r w:rsidR="008B27B7">
        <w:t xml:space="preserve"> ,,Organizuoti ir užtikrinti efektyvų valstybės deleguotų funkcijų vykdymą“</w:t>
      </w:r>
      <w:r w:rsidR="009619D4" w:rsidRPr="008B27B7">
        <w:t xml:space="preserve"> </w:t>
      </w:r>
      <w:r w:rsidR="008B27B7">
        <w:t>, priemonę ,,Socialinė rūpyba“. Į</w:t>
      </w:r>
      <w:r w:rsidR="009B2DDC" w:rsidRPr="008B27B7">
        <w:t xml:space="preserve">gyvendinant </w:t>
      </w:r>
      <w:r w:rsidR="008B27B7">
        <w:t>šią</w:t>
      </w:r>
      <w:r w:rsidR="009619D4" w:rsidRPr="008B27B7">
        <w:t xml:space="preserve">  priemonę  </w:t>
      </w:r>
      <w:r w:rsidR="009B2DDC" w:rsidRPr="008B27B7">
        <w:t>numatomas darbas su socialinės rizikos bei socialiai remtinomis šeim</w:t>
      </w:r>
      <w:r w:rsidR="008B27B7">
        <w:t>omis,</w:t>
      </w:r>
      <w:r w:rsidR="009B2DDC" w:rsidRPr="008B27B7">
        <w:t xml:space="preserve"> bus mokamas darbo užmokestis ir socialinis draudimas socialinei darbuotojai darbui su rizikos šeimomis išlaikyti taip pat mokamas darbo užmokestis ir socialinis draudimas socialinio darbo organizatorei</w:t>
      </w:r>
      <w:r w:rsidR="00136B6E" w:rsidRPr="008B27B7">
        <w:t xml:space="preserve"> ir Lukšių vaikų dienos centro socialiniai darbuotojai </w:t>
      </w:r>
      <w:r w:rsidR="009B2DDC" w:rsidRPr="008B27B7">
        <w:t xml:space="preserve"> išlaikyti. Transporto išlaidos socialiai remtinų šeimų lankymui, taip pat rizikos šeimų, turinčių </w:t>
      </w:r>
      <w:r w:rsidR="009B2DDC" w:rsidRPr="00737C1B">
        <w:t>negalią gyventojų lankymas. Pagal poreikį į namus pristatoma neįgaliesiems  kompensacinė technika. Asmenims, kurie atlieka visuomenei naudingą veiklą darbo priemonėms nupirkti. Vienkartinių socialinių pašalpų skyrimui. Įgyvendinant priemonę ,,Savivaldybei priklausančio būsto remontas“ bus remontuojamas seniūnijai priklausantis socialinis būstas. Reikia pakeisti langus, duris</w:t>
      </w:r>
      <w:r w:rsidR="008B5346" w:rsidRPr="00737C1B">
        <w:t>, tvarkyti stogus. Atlikti kai kuriuos vidaus patalpų remonto darbus.</w:t>
      </w:r>
      <w:r w:rsidR="00020D0A">
        <w:t xml:space="preserve"> Taip pat šioje programoje Lukšių seniūnija numato tikslo ,,Užtikrinti visuomenės švietimą, sveikatingumo gerinimą ir socialinį saugumą</w:t>
      </w:r>
      <w:r w:rsidR="00E025C8">
        <w:t xml:space="preserve">“ priemonės ,,Darbo su socialiai remtinų šeimų vaikais organizavimas“ įgyvendinimą. Kurios metu bus </w:t>
      </w:r>
      <w:proofErr w:type="spellStart"/>
      <w:r w:rsidR="00E025C8">
        <w:t>organizuojmos</w:t>
      </w:r>
      <w:proofErr w:type="spellEnd"/>
      <w:r w:rsidR="00E025C8">
        <w:t xml:space="preserve"> vaikų dienos centro ir vaikų vasaros stovyklos.</w:t>
      </w:r>
    </w:p>
    <w:p w:rsidR="004B4DB6" w:rsidRDefault="004B4DB6" w:rsidP="004B4DB6">
      <w:pPr>
        <w:tabs>
          <w:tab w:val="left" w:pos="993"/>
        </w:tabs>
        <w:jc w:val="both"/>
      </w:pPr>
      <w:r>
        <w:tab/>
      </w:r>
      <w:r w:rsidR="009619D4" w:rsidRPr="00737C1B">
        <w:t>Šakių rajo</w:t>
      </w:r>
      <w:r w:rsidR="00BD38B5">
        <w:t>no savivaldybės strateginio 2017</w:t>
      </w:r>
      <w:r w:rsidR="009619D4" w:rsidRPr="00737C1B">
        <w:t>-201</w:t>
      </w:r>
      <w:r w:rsidR="00BD38B5">
        <w:t>9</w:t>
      </w:r>
      <w:r w:rsidR="009619D4" w:rsidRPr="00737C1B">
        <w:t xml:space="preserve"> metų veiklos plano programos Nr. 8 „Darbo rinkos politikos rengimo ir įgyvendinimo programa“ seniūnijos tikslo ir uždavinio priemonę „Viešųjų darbų organizavimas“. Įgyvendinant šią priemonę bus vykdoma </w:t>
      </w:r>
      <w:r w:rsidR="006B7CE0" w:rsidRPr="00737C1B">
        <w:t>Lukšių</w:t>
      </w:r>
      <w:r w:rsidR="009619D4" w:rsidRPr="00737C1B">
        <w:t xml:space="preserve"> miestelio gatvių, pakelių, takų tvarkymas, </w:t>
      </w:r>
      <w:r w:rsidR="009619D4" w:rsidRPr="00737C1B">
        <w:rPr>
          <w:bCs/>
        </w:rPr>
        <w:t xml:space="preserve">šaligatvių ir vietinės reikšmės kelių pakraščių  priežiūra. </w:t>
      </w:r>
      <w:r w:rsidR="006B7CE0" w:rsidRPr="00737C1B">
        <w:t xml:space="preserve">Seniūnijai priklausančių žaliųjų plotų ir gėlynų priežiūra, pakelių krūmų kirtimas, šaligatvių remontas, </w:t>
      </w:r>
      <w:proofErr w:type="spellStart"/>
      <w:r w:rsidR="006B7CE0" w:rsidRPr="00737C1B">
        <w:t>Zyplių</w:t>
      </w:r>
      <w:proofErr w:type="spellEnd"/>
      <w:r w:rsidR="006B7CE0" w:rsidRPr="00737C1B">
        <w:t xml:space="preserve"> dvaro parko</w:t>
      </w:r>
      <w:r>
        <w:t xml:space="preserve"> valymas, įvairūs kiti darbai. </w:t>
      </w:r>
    </w:p>
    <w:p w:rsidR="00317EF1" w:rsidRDefault="004B4DB6" w:rsidP="00317EF1">
      <w:pPr>
        <w:jc w:val="both"/>
        <w:rPr>
          <w:rFonts w:ascii="Times New Roman" w:hAnsi="Times New Roman"/>
          <w:szCs w:val="24"/>
        </w:rPr>
      </w:pPr>
      <w:r>
        <w:tab/>
      </w:r>
      <w:r w:rsidR="009619D4" w:rsidRPr="00737C1B">
        <w:t>Šakių rajo</w:t>
      </w:r>
      <w:r w:rsidR="00BD38B5">
        <w:t>no savivaldybės strateginio 2017-2019</w:t>
      </w:r>
      <w:r w:rsidR="009619D4" w:rsidRPr="00737C1B">
        <w:t xml:space="preserve"> metų veiklos plano programos Nr. 11 „Žemės ūkio plėtros programa“ seniūnijos tikslo </w:t>
      </w:r>
      <w:r w:rsidR="00020D0A">
        <w:t>,,Organizuoti ir užtikrinti efektyvų valstybės deleguotų funkcijų vykdymą“</w:t>
      </w:r>
      <w:r w:rsidR="00020D0A" w:rsidRPr="00737C1B">
        <w:t xml:space="preserve"> </w:t>
      </w:r>
      <w:r w:rsidR="00020D0A">
        <w:t xml:space="preserve"> </w:t>
      </w:r>
      <w:r w:rsidR="009619D4" w:rsidRPr="00737C1B">
        <w:t>ir uždavinio priemonę „Žemės ūkio funkcijų vykdymas“. Įgyvendinant šią priemonę bus skirtos išlaidos transportui ir kanceliarinėms  prekėms, seniūnijos žemės ūkio specialistui išlaikyti.</w:t>
      </w:r>
      <w:r w:rsidR="00317EF1" w:rsidRPr="00317EF1">
        <w:rPr>
          <w:rFonts w:ascii="Times New Roman" w:hAnsi="Times New Roman"/>
          <w:szCs w:val="24"/>
        </w:rPr>
        <w:t xml:space="preserve"> </w:t>
      </w:r>
    </w:p>
    <w:p w:rsidR="00317EF1" w:rsidRPr="00A15C44" w:rsidRDefault="00317EF1" w:rsidP="00317EF1">
      <w:pPr>
        <w:ind w:firstLine="1281"/>
        <w:jc w:val="both"/>
        <w:rPr>
          <w:rFonts w:ascii="Times New Roman" w:hAnsi="Times New Roman"/>
          <w:szCs w:val="24"/>
        </w:rPr>
      </w:pPr>
      <w:r w:rsidRPr="00A15C44">
        <w:rPr>
          <w:rFonts w:ascii="Times New Roman" w:hAnsi="Times New Roman"/>
          <w:szCs w:val="24"/>
        </w:rPr>
        <w:lastRenderedPageBreak/>
        <w:t>Šaki</w:t>
      </w:r>
      <w:r w:rsidRPr="00A15C44">
        <w:rPr>
          <w:rFonts w:ascii="Times New Roman" w:hAnsi="Times New Roman" w:hint="eastAsia"/>
          <w:szCs w:val="24"/>
        </w:rPr>
        <w:t>ų</w:t>
      </w:r>
      <w:r w:rsidRPr="00A15C44">
        <w:rPr>
          <w:rFonts w:ascii="Times New Roman" w:hAnsi="Times New Roman"/>
          <w:szCs w:val="24"/>
        </w:rPr>
        <w:t xml:space="preserve"> rajono savivaldyb</w:t>
      </w:r>
      <w:r w:rsidRPr="00A15C44">
        <w:rPr>
          <w:rFonts w:ascii="Times New Roman" w:hAnsi="Times New Roman" w:hint="eastAsia"/>
          <w:szCs w:val="24"/>
        </w:rPr>
        <w:t>ė</w:t>
      </w:r>
      <w:r w:rsidRPr="00A15C44">
        <w:rPr>
          <w:rFonts w:ascii="Times New Roman" w:hAnsi="Times New Roman"/>
          <w:szCs w:val="24"/>
        </w:rPr>
        <w:t>s strateginio 2017-2019 met</w:t>
      </w:r>
      <w:r w:rsidRPr="00A15C44">
        <w:rPr>
          <w:rFonts w:ascii="Times New Roman" w:hAnsi="Times New Roman" w:hint="eastAsia"/>
          <w:szCs w:val="24"/>
        </w:rPr>
        <w:t>ų</w:t>
      </w:r>
      <w:r w:rsidRPr="00A15C44">
        <w:rPr>
          <w:rFonts w:ascii="Times New Roman" w:hAnsi="Times New Roman"/>
          <w:szCs w:val="24"/>
        </w:rPr>
        <w:t xml:space="preserve"> veiklos plano programos</w:t>
      </w:r>
      <w:r w:rsidRPr="00A15C44">
        <w:t xml:space="preserve"> Nr. 7 „</w:t>
      </w:r>
      <w:r w:rsidRPr="00A15C44">
        <w:rPr>
          <w:rFonts w:ascii="Times New Roman" w:hAnsi="Times New Roman"/>
          <w:szCs w:val="24"/>
        </w:rPr>
        <w:t>Savivaldyb</w:t>
      </w:r>
      <w:r w:rsidRPr="00A15C44">
        <w:rPr>
          <w:rFonts w:ascii="Times New Roman" w:hAnsi="Times New Roman" w:hint="eastAsia"/>
          <w:szCs w:val="24"/>
        </w:rPr>
        <w:t>ė</w:t>
      </w:r>
      <w:r w:rsidRPr="00A15C44">
        <w:rPr>
          <w:rFonts w:ascii="Times New Roman" w:hAnsi="Times New Roman"/>
          <w:szCs w:val="24"/>
        </w:rPr>
        <w:t>s veiklos pagrindini</w:t>
      </w:r>
      <w:r w:rsidRPr="00A15C44">
        <w:rPr>
          <w:rFonts w:ascii="Times New Roman" w:hAnsi="Times New Roman" w:hint="eastAsia"/>
          <w:szCs w:val="24"/>
        </w:rPr>
        <w:t>ų</w:t>
      </w:r>
      <w:r w:rsidRPr="00A15C44">
        <w:rPr>
          <w:rFonts w:ascii="Times New Roman" w:hAnsi="Times New Roman"/>
          <w:szCs w:val="24"/>
        </w:rPr>
        <w:t xml:space="preserve"> funkcij</w:t>
      </w:r>
      <w:r w:rsidRPr="00A15C44">
        <w:rPr>
          <w:rFonts w:ascii="Times New Roman" w:hAnsi="Times New Roman" w:hint="eastAsia"/>
          <w:szCs w:val="24"/>
        </w:rPr>
        <w:t>ų</w:t>
      </w:r>
      <w:r w:rsidRPr="00A15C44">
        <w:rPr>
          <w:rFonts w:ascii="Times New Roman" w:hAnsi="Times New Roman"/>
          <w:szCs w:val="24"/>
        </w:rPr>
        <w:t xml:space="preserve"> programos“ tikslo „Padidinti savivaldybės valdymo efektyvumą</w:t>
      </w:r>
      <w:r w:rsidRPr="00A15C44">
        <w:rPr>
          <w:rFonts w:ascii="Times New Roman" w:hAnsi="Times New Roman" w:hint="eastAsia"/>
          <w:szCs w:val="24"/>
        </w:rPr>
        <w:t>“</w:t>
      </w:r>
      <w:r w:rsidRPr="00A15C44">
        <w:rPr>
          <w:rFonts w:ascii="Times New Roman" w:hAnsi="Times New Roman"/>
          <w:szCs w:val="24"/>
        </w:rPr>
        <w:t xml:space="preserve"> seni</w:t>
      </w:r>
      <w:r w:rsidRPr="00A15C44">
        <w:rPr>
          <w:rFonts w:ascii="Times New Roman" w:hAnsi="Times New Roman" w:hint="eastAsia"/>
          <w:szCs w:val="24"/>
        </w:rPr>
        <w:t>ū</w:t>
      </w:r>
      <w:r w:rsidRPr="00A15C44">
        <w:rPr>
          <w:rFonts w:ascii="Times New Roman" w:hAnsi="Times New Roman"/>
          <w:szCs w:val="24"/>
        </w:rPr>
        <w:t>nijos uždavinio priemon</w:t>
      </w:r>
      <w:r w:rsidRPr="00A15C44">
        <w:rPr>
          <w:rFonts w:ascii="Times New Roman" w:hAnsi="Times New Roman" w:hint="eastAsia"/>
          <w:szCs w:val="24"/>
        </w:rPr>
        <w:t>ę</w:t>
      </w:r>
      <w:r w:rsidRPr="00A15C44">
        <w:rPr>
          <w:rFonts w:ascii="Times New Roman" w:hAnsi="Times New Roman"/>
          <w:szCs w:val="24"/>
        </w:rPr>
        <w:t xml:space="preserve"> „Administracinės naštos mažinimo priemonės“. </w:t>
      </w:r>
      <w:r w:rsidRPr="00A15C44">
        <w:rPr>
          <w:rFonts w:ascii="Times New Roman" w:hAnsi="Times New Roman" w:hint="eastAsia"/>
          <w:szCs w:val="24"/>
        </w:rPr>
        <w:t>Į</w:t>
      </w:r>
      <w:r w:rsidRPr="00A15C44">
        <w:rPr>
          <w:rFonts w:ascii="Times New Roman" w:hAnsi="Times New Roman"/>
          <w:szCs w:val="24"/>
        </w:rPr>
        <w:t>gyvendinant ši</w:t>
      </w:r>
      <w:r w:rsidRPr="00A15C44">
        <w:rPr>
          <w:rFonts w:ascii="Times New Roman" w:hAnsi="Times New Roman" w:hint="eastAsia"/>
          <w:szCs w:val="24"/>
        </w:rPr>
        <w:t>ą</w:t>
      </w:r>
      <w:r w:rsidRPr="00A15C44">
        <w:rPr>
          <w:rFonts w:ascii="Times New Roman" w:hAnsi="Times New Roman"/>
          <w:szCs w:val="24"/>
        </w:rPr>
        <w:t xml:space="preserve"> priemon</w:t>
      </w:r>
      <w:r w:rsidRPr="00A15C44">
        <w:rPr>
          <w:rFonts w:ascii="Times New Roman" w:hAnsi="Times New Roman" w:hint="eastAsia"/>
          <w:szCs w:val="24"/>
        </w:rPr>
        <w:t>ę</w:t>
      </w:r>
      <w:r w:rsidRPr="00A15C44">
        <w:rPr>
          <w:rFonts w:ascii="Times New Roman" w:hAnsi="Times New Roman"/>
          <w:szCs w:val="24"/>
        </w:rPr>
        <w:t xml:space="preserve"> bus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leidimai.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r w:rsidR="00910DD5">
        <w:rPr>
          <w:rFonts w:ascii="Times New Roman" w:hAnsi="Times New Roman"/>
          <w:szCs w:val="24"/>
        </w:rPr>
        <w:t xml:space="preserve"> bei atliekami notariniai veiksmai – surašomi ir patvirtinami testamentai, tvirtinamas parašo tikrumas, liudijamas kopijos tikrumas ir kt. </w:t>
      </w:r>
      <w:r w:rsidRPr="00A15C44">
        <w:rPr>
          <w:rFonts w:ascii="Times New Roman" w:hAnsi="Times New Roman"/>
          <w:szCs w:val="24"/>
        </w:rPr>
        <w:t xml:space="preserve">  </w:t>
      </w:r>
    </w:p>
    <w:p w:rsidR="004B4DB6" w:rsidRPr="00A15C44" w:rsidRDefault="004B4DB6" w:rsidP="004B4DB6">
      <w:pPr>
        <w:tabs>
          <w:tab w:val="left" w:pos="993"/>
        </w:tabs>
        <w:jc w:val="both"/>
      </w:pPr>
      <w:r w:rsidRPr="00A15C44">
        <w:tab/>
      </w:r>
      <w:r w:rsidR="00737C1B" w:rsidRPr="00A15C44">
        <w:t>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C96C4B" w:rsidRPr="00A15C44" w:rsidRDefault="00C96C4B" w:rsidP="004B4DB6">
      <w:pPr>
        <w:tabs>
          <w:tab w:val="left" w:pos="993"/>
        </w:tabs>
        <w:jc w:val="both"/>
      </w:pPr>
    </w:p>
    <w:p w:rsidR="00737C1B" w:rsidRPr="00A15C44" w:rsidRDefault="00737C1B" w:rsidP="004B4DB6">
      <w:pPr>
        <w:tabs>
          <w:tab w:val="left" w:pos="993"/>
        </w:tabs>
        <w:jc w:val="both"/>
      </w:pPr>
      <w:r w:rsidRPr="00A15C44">
        <w:rPr>
          <w:b/>
        </w:rPr>
        <w:t>Seniūnijos funkcijos</w:t>
      </w:r>
      <w:r w:rsidR="00F35D27" w:rsidRPr="00A15C44">
        <w:rPr>
          <w:b/>
        </w:rPr>
        <w:t xml:space="preserve"> 2017 metais</w:t>
      </w:r>
      <w:r w:rsidRPr="00A15C44">
        <w:rPr>
          <w:b/>
        </w:rPr>
        <w:t>:</w:t>
      </w:r>
    </w:p>
    <w:p w:rsidR="00737C1B" w:rsidRPr="00A15C44" w:rsidRDefault="00737C1B" w:rsidP="004B4DB6">
      <w:pPr>
        <w:pStyle w:val="Sraopastraipa"/>
        <w:numPr>
          <w:ilvl w:val="0"/>
          <w:numId w:val="5"/>
        </w:numPr>
        <w:jc w:val="both"/>
      </w:pPr>
      <w:r w:rsidRPr="00A15C44">
        <w:t>neviršydama savo įgaliojimų, seniūnijos teritorijoje organizuoja ir kontroliuoja savivaldybės institucijų sprendimų įgyvendinimą arba pati juos įgyvendina;</w:t>
      </w:r>
    </w:p>
    <w:p w:rsidR="00737C1B" w:rsidRPr="00A15C44" w:rsidRDefault="00737C1B" w:rsidP="004B4DB6">
      <w:pPr>
        <w:pStyle w:val="Sraopastraipa"/>
        <w:numPr>
          <w:ilvl w:val="0"/>
          <w:numId w:val="5"/>
        </w:numPr>
        <w:jc w:val="both"/>
      </w:pPr>
      <w:r w:rsidRPr="00A15C44">
        <w:t>prireikus įvertina atskirų šeimų (asmenų) gyvenimo sąlygas bei poreikius ir pateikia savivaldybės administracijai siūlymus dėl socialinės paramos toms šeimoms (asmenims) reikalingumo ir paramos būdų;</w:t>
      </w:r>
    </w:p>
    <w:p w:rsidR="00737C1B" w:rsidRPr="00A15C44" w:rsidRDefault="00737C1B" w:rsidP="004B4DB6">
      <w:pPr>
        <w:pStyle w:val="Sraopastraipa"/>
        <w:numPr>
          <w:ilvl w:val="0"/>
          <w:numId w:val="5"/>
        </w:numPr>
        <w:jc w:val="both"/>
      </w:pPr>
      <w:r w:rsidRPr="00A15C44">
        <w:t>dalyvauja organizuojant civilinę saugą;</w:t>
      </w:r>
    </w:p>
    <w:p w:rsidR="00737C1B" w:rsidRPr="00A15C44" w:rsidRDefault="00737C1B" w:rsidP="004B4DB6">
      <w:pPr>
        <w:pStyle w:val="Sraopastraipa"/>
        <w:numPr>
          <w:ilvl w:val="0"/>
          <w:numId w:val="5"/>
        </w:numPr>
        <w:jc w:val="both"/>
      </w:pPr>
      <w:r w:rsidRPr="00A15C44">
        <w:t>dalyvauja rengiant ir įgyvendinant gyventojų užimtumo programas seniūnijos aptarnaujamoje situacijoje;</w:t>
      </w:r>
    </w:p>
    <w:p w:rsidR="00737C1B" w:rsidRPr="00A15C44" w:rsidRDefault="00737C1B" w:rsidP="004B4DB6">
      <w:pPr>
        <w:pStyle w:val="Sraopastraipa"/>
        <w:numPr>
          <w:ilvl w:val="0"/>
          <w:numId w:val="5"/>
        </w:numPr>
        <w:tabs>
          <w:tab w:val="left" w:pos="1134"/>
        </w:tabs>
        <w:jc w:val="both"/>
      </w:pPr>
      <w:r w:rsidRPr="00A15C44">
        <w:t>nustatyta tvarka dalyvauja rengiant gyventojų apklausas, atliekant gyventojų ir būstų kitus              visuotinius surašymus;</w:t>
      </w:r>
    </w:p>
    <w:p w:rsidR="00737C1B" w:rsidRPr="00A15C44" w:rsidRDefault="00737C1B" w:rsidP="004B4DB6">
      <w:pPr>
        <w:pStyle w:val="Sraopastraipa"/>
        <w:numPr>
          <w:ilvl w:val="0"/>
          <w:numId w:val="5"/>
        </w:numPr>
        <w:jc w:val="both"/>
      </w:pPr>
      <w:r w:rsidRPr="00A15C44">
        <w:t>padeda org</w:t>
      </w:r>
      <w:r w:rsidR="004B4DB6" w:rsidRPr="00A15C44">
        <w:t xml:space="preserve">anizuoti </w:t>
      </w:r>
      <w:r w:rsidR="000D076D" w:rsidRPr="00A15C44">
        <w:t>rinkimus ;</w:t>
      </w:r>
    </w:p>
    <w:p w:rsidR="00737C1B" w:rsidRPr="00A15C44" w:rsidRDefault="00737C1B" w:rsidP="004B4DB6">
      <w:pPr>
        <w:pStyle w:val="Sraopastraipa"/>
        <w:numPr>
          <w:ilvl w:val="0"/>
          <w:numId w:val="5"/>
        </w:numPr>
        <w:jc w:val="both"/>
      </w:pPr>
      <w:r w:rsidRPr="00A15C44">
        <w:t>dalyvauja kuriant ir įgyvendinant informacinės visuomenės plėtros programas;</w:t>
      </w:r>
    </w:p>
    <w:p w:rsidR="00737C1B" w:rsidRPr="00A15C44" w:rsidRDefault="00737C1B" w:rsidP="004B4DB6">
      <w:pPr>
        <w:pStyle w:val="Sraopastraipa"/>
        <w:numPr>
          <w:ilvl w:val="0"/>
          <w:numId w:val="5"/>
        </w:numPr>
        <w:jc w:val="both"/>
      </w:pPr>
      <w:r w:rsidRPr="00A15C44">
        <w:t>organizuoja viešuosius ir visuomenei naudingus darbus;</w:t>
      </w:r>
    </w:p>
    <w:p w:rsidR="00737C1B" w:rsidRPr="00A15C44" w:rsidRDefault="00737C1B" w:rsidP="004B4DB6">
      <w:pPr>
        <w:pStyle w:val="Sraopastraipa"/>
        <w:numPr>
          <w:ilvl w:val="0"/>
          <w:numId w:val="5"/>
        </w:numPr>
        <w:jc w:val="both"/>
      </w:pPr>
      <w:r w:rsidRPr="00A15C44">
        <w:t>organizuoja ir (arba) kontroliuoja savivaldybės kelių, bendrojo naudojimo teritorijų, kapinių, želdinių, gatvių, šaligatvių valymą ir priežiūrą, gatvių ir kitų viešų vietų apšvietimą;</w:t>
      </w:r>
    </w:p>
    <w:p w:rsidR="00737C1B" w:rsidRPr="00A15C44" w:rsidRDefault="00737C1B" w:rsidP="004B4DB6">
      <w:pPr>
        <w:pStyle w:val="Sraopastraipa"/>
        <w:numPr>
          <w:ilvl w:val="0"/>
          <w:numId w:val="5"/>
        </w:numPr>
        <w:jc w:val="both"/>
      </w:pPr>
      <w:r w:rsidRPr="00A15C44">
        <w:t>nustatyta tvarka organizuoja socialinės paramos teikimą ir pašalpų mokėjimą;</w:t>
      </w:r>
    </w:p>
    <w:p w:rsidR="00737C1B" w:rsidRPr="00A15C44" w:rsidRDefault="00737C1B" w:rsidP="004B4DB6">
      <w:pPr>
        <w:pStyle w:val="Sraopastraipa"/>
        <w:numPr>
          <w:ilvl w:val="0"/>
          <w:numId w:val="5"/>
        </w:numPr>
        <w:jc w:val="both"/>
      </w:pPr>
      <w:r w:rsidRPr="00A15C44">
        <w:t>tvarko priskirtus registrus ir nustatyta tvarka teikia duomenis;</w:t>
      </w:r>
    </w:p>
    <w:p w:rsidR="00737C1B" w:rsidRPr="00A15C44" w:rsidRDefault="00737C1B" w:rsidP="004B4DB6">
      <w:pPr>
        <w:pStyle w:val="Sraopastraipa"/>
        <w:numPr>
          <w:ilvl w:val="0"/>
          <w:numId w:val="5"/>
        </w:numPr>
        <w:jc w:val="both"/>
      </w:pPr>
      <w:r w:rsidRPr="00A15C44">
        <w:t>tvarko gyvenamosios vietos deklaravimo duomenų ir gyvenamosios vi</w:t>
      </w:r>
      <w:r w:rsidR="004B4DB6" w:rsidRPr="00A15C44">
        <w:t>etos neturinčių asmenų apskaitą;</w:t>
      </w:r>
    </w:p>
    <w:p w:rsidR="00737C1B" w:rsidRPr="00A15C44" w:rsidRDefault="00737C1B" w:rsidP="004B4DB6">
      <w:pPr>
        <w:pStyle w:val="Sraopastraipa"/>
        <w:numPr>
          <w:ilvl w:val="0"/>
          <w:numId w:val="5"/>
        </w:numPr>
        <w:jc w:val="both"/>
      </w:pPr>
      <w:r w:rsidRPr="00A15C44">
        <w:t>išduodami laidojimo leidimai;</w:t>
      </w:r>
    </w:p>
    <w:p w:rsidR="00737C1B" w:rsidRPr="00A15C44" w:rsidRDefault="00737C1B" w:rsidP="004B4DB6">
      <w:pPr>
        <w:pStyle w:val="Sraopastraipa"/>
        <w:numPr>
          <w:ilvl w:val="0"/>
          <w:numId w:val="5"/>
        </w:numPr>
        <w:jc w:val="both"/>
      </w:pPr>
      <w:r w:rsidRPr="00A15C44">
        <w:t>atliekami notariniai veiksmai;</w:t>
      </w:r>
    </w:p>
    <w:p w:rsidR="00737C1B" w:rsidRPr="00A15C44" w:rsidRDefault="00737C1B" w:rsidP="004B4DB6">
      <w:pPr>
        <w:pStyle w:val="Sraopastraipa"/>
        <w:numPr>
          <w:ilvl w:val="0"/>
          <w:numId w:val="5"/>
        </w:numPr>
        <w:jc w:val="both"/>
      </w:pPr>
      <w:r w:rsidRPr="00A15C44">
        <w:t>išduodamos pažymos ir kiti reikalingi dokumentai;</w:t>
      </w:r>
    </w:p>
    <w:p w:rsidR="00737C1B" w:rsidRPr="00A15C44" w:rsidRDefault="00737C1B" w:rsidP="004B4DB6">
      <w:pPr>
        <w:pStyle w:val="Sraopastraipa"/>
        <w:numPr>
          <w:ilvl w:val="0"/>
          <w:numId w:val="5"/>
        </w:numPr>
        <w:jc w:val="both"/>
      </w:pPr>
      <w:r w:rsidRPr="00A15C44">
        <w:t>žemės ūkio subjektams suteikiama informacija, deklaruojami pasėliai</w:t>
      </w:r>
      <w:r w:rsidR="004B4DB6" w:rsidRPr="00A15C44">
        <w:t>, vykdomas kiaulių deklaravimas.</w:t>
      </w:r>
    </w:p>
    <w:p w:rsidR="00737C1B" w:rsidRPr="00A15C44" w:rsidRDefault="00737C1B" w:rsidP="004B4DB6">
      <w:pPr>
        <w:pStyle w:val="Sraopastraipa"/>
        <w:ind w:left="1440"/>
        <w:jc w:val="both"/>
      </w:pPr>
    </w:p>
    <w:p w:rsidR="00737C1B" w:rsidRPr="00A15C44" w:rsidRDefault="00737C1B" w:rsidP="00737C1B">
      <w:pPr>
        <w:tabs>
          <w:tab w:val="left" w:pos="1335"/>
        </w:tabs>
        <w:jc w:val="both"/>
      </w:pPr>
    </w:p>
    <w:p w:rsidR="00737C1B" w:rsidRPr="00A15C44" w:rsidRDefault="00737C1B" w:rsidP="009619D4">
      <w:pPr>
        <w:jc w:val="both"/>
      </w:pPr>
    </w:p>
    <w:p w:rsidR="00FC212E" w:rsidRDefault="00FC212E" w:rsidP="009619D4">
      <w:pPr>
        <w:jc w:val="both"/>
      </w:pPr>
      <w:proofErr w:type="spellStart"/>
      <w:r>
        <w:t>Kriūkų</w:t>
      </w:r>
      <w:proofErr w:type="spellEnd"/>
      <w:r>
        <w:t xml:space="preserve"> seniūnė,</w:t>
      </w:r>
    </w:p>
    <w:p w:rsidR="00737C1B" w:rsidRPr="00A15C44" w:rsidRDefault="000A3280" w:rsidP="009619D4">
      <w:pPr>
        <w:jc w:val="both"/>
      </w:pPr>
      <w:r>
        <w:t>atliekanti</w:t>
      </w:r>
      <w:r w:rsidR="00FC212E">
        <w:t xml:space="preserve"> Lukšių seniūno funkcijas                                                                   Ona Rakauskienė</w:t>
      </w:r>
    </w:p>
    <w:sectPr w:rsidR="00737C1B" w:rsidRPr="00A15C44">
      <w:headerReference w:type="default" r:id="rId7"/>
      <w:pgSz w:w="11907" w:h="16840" w:code="9"/>
      <w:pgMar w:top="1134" w:right="567" w:bottom="1134" w:left="1701" w:header="567" w:footer="36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757" w:rsidRDefault="00233757">
      <w:r>
        <w:separator/>
      </w:r>
    </w:p>
  </w:endnote>
  <w:endnote w:type="continuationSeparator" w:id="0">
    <w:p w:rsidR="00233757" w:rsidRDefault="0023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757" w:rsidRDefault="00233757">
      <w:r>
        <w:separator/>
      </w:r>
    </w:p>
  </w:footnote>
  <w:footnote w:type="continuationSeparator" w:id="0">
    <w:p w:rsidR="00233757" w:rsidRDefault="00233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29D" w:rsidRDefault="00D2229D">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53E"/>
    <w:multiLevelType w:val="hybridMultilevel"/>
    <w:tmpl w:val="0C7A0460"/>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D3498"/>
    <w:multiLevelType w:val="hybridMultilevel"/>
    <w:tmpl w:val="B9DCDCDE"/>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77F1BD4"/>
    <w:multiLevelType w:val="hybridMultilevel"/>
    <w:tmpl w:val="A7DA03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76F7FD8"/>
    <w:multiLevelType w:val="hybridMultilevel"/>
    <w:tmpl w:val="7B0A8E92"/>
    <w:lvl w:ilvl="0" w:tplc="CA5E3214">
      <w:numFmt w:val="bullet"/>
      <w:lvlText w:val="-"/>
      <w:lvlJc w:val="left"/>
      <w:pPr>
        <w:ind w:left="502"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5B6E5285"/>
    <w:multiLevelType w:val="hybridMultilevel"/>
    <w:tmpl w:val="B00667AC"/>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1440" w:hanging="360"/>
      </w:pPr>
      <w:rPr>
        <w:rFonts w:ascii="Wingdings" w:hAnsi="Wingdings" w:hint="default"/>
      </w:rPr>
    </w:lvl>
    <w:lvl w:ilvl="2" w:tplc="0427000D">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C93313"/>
    <w:multiLevelType w:val="hybridMultilevel"/>
    <w:tmpl w:val="0E80C7FC"/>
    <w:lvl w:ilvl="0" w:tplc="9686185E">
      <w:start w:val="1"/>
      <w:numFmt w:val="bullet"/>
      <w:lvlText w:val=""/>
      <w:lvlJc w:val="left"/>
      <w:pPr>
        <w:ind w:left="502" w:hanging="360"/>
      </w:pPr>
      <w:rPr>
        <w:rFonts w:ascii="Wingdings" w:hAnsi="Wingdings" w:hint="default"/>
        <w:color w:val="auto"/>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cs="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cs="Courier New" w:hint="default"/>
      </w:rPr>
    </w:lvl>
    <w:lvl w:ilvl="8" w:tplc="04270005">
      <w:start w:val="1"/>
      <w:numFmt w:val="bullet"/>
      <w:lvlText w:val=""/>
      <w:lvlJc w:val="left"/>
      <w:pPr>
        <w:ind w:left="6262" w:hanging="360"/>
      </w:pPr>
      <w:rPr>
        <w:rFonts w:ascii="Wingdings" w:hAnsi="Wingdings" w:hint="default"/>
      </w:rPr>
    </w:lvl>
  </w:abstractNum>
  <w:abstractNum w:abstractNumId="7"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cs="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cs="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cs="Courier New" w:hint="default"/>
      </w:rPr>
    </w:lvl>
    <w:lvl w:ilvl="8" w:tplc="04270005">
      <w:start w:val="1"/>
      <w:numFmt w:val="bullet"/>
      <w:lvlText w:val=""/>
      <w:lvlJc w:val="left"/>
      <w:pPr>
        <w:ind w:left="6545" w:hanging="360"/>
      </w:pPr>
      <w:rPr>
        <w:rFonts w:ascii="Wingdings" w:hAnsi="Wingdings" w:hint="default"/>
      </w:rPr>
    </w:lvl>
  </w:abstractNum>
  <w:abstractNum w:abstractNumId="8" w15:restartNumberingAfterBreak="0">
    <w:nsid w:val="71232D64"/>
    <w:multiLevelType w:val="hybridMultilevel"/>
    <w:tmpl w:val="28F6CAF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7C540110"/>
    <w:multiLevelType w:val="hybridMultilevel"/>
    <w:tmpl w:val="C0CCF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10"/>
  </w:num>
  <w:num w:numId="7">
    <w:abstractNumId w:val="3"/>
  </w:num>
  <w:num w:numId="8">
    <w:abstractNumId w:val="9"/>
  </w:num>
  <w:num w:numId="9">
    <w:abstractNumId w:val="5"/>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B0"/>
    <w:rsid w:val="00006234"/>
    <w:rsid w:val="00020D0A"/>
    <w:rsid w:val="00022196"/>
    <w:rsid w:val="00042EC6"/>
    <w:rsid w:val="00063E91"/>
    <w:rsid w:val="000712DD"/>
    <w:rsid w:val="000719F5"/>
    <w:rsid w:val="00081E81"/>
    <w:rsid w:val="00083578"/>
    <w:rsid w:val="000A3280"/>
    <w:rsid w:val="000B3174"/>
    <w:rsid w:val="000B7EC8"/>
    <w:rsid w:val="000C08C5"/>
    <w:rsid w:val="000D076D"/>
    <w:rsid w:val="000D6E84"/>
    <w:rsid w:val="000E0CA9"/>
    <w:rsid w:val="00136B6E"/>
    <w:rsid w:val="0014433B"/>
    <w:rsid w:val="00153A60"/>
    <w:rsid w:val="00184A34"/>
    <w:rsid w:val="00187352"/>
    <w:rsid w:val="001966D5"/>
    <w:rsid w:val="001B095D"/>
    <w:rsid w:val="001B0E62"/>
    <w:rsid w:val="001D5C79"/>
    <w:rsid w:val="00201A4F"/>
    <w:rsid w:val="00211B6C"/>
    <w:rsid w:val="00233757"/>
    <w:rsid w:val="00241E45"/>
    <w:rsid w:val="00274BE6"/>
    <w:rsid w:val="002A5E81"/>
    <w:rsid w:val="002A6899"/>
    <w:rsid w:val="002C235D"/>
    <w:rsid w:val="00317EF1"/>
    <w:rsid w:val="00363E20"/>
    <w:rsid w:val="0039688E"/>
    <w:rsid w:val="003A2950"/>
    <w:rsid w:val="003B0625"/>
    <w:rsid w:val="003C067E"/>
    <w:rsid w:val="003D1081"/>
    <w:rsid w:val="003E7D65"/>
    <w:rsid w:val="003F45F4"/>
    <w:rsid w:val="0040189C"/>
    <w:rsid w:val="00442BBE"/>
    <w:rsid w:val="00465F85"/>
    <w:rsid w:val="00480D68"/>
    <w:rsid w:val="0049425E"/>
    <w:rsid w:val="004B4DB6"/>
    <w:rsid w:val="004F6B46"/>
    <w:rsid w:val="0051308D"/>
    <w:rsid w:val="00554A3A"/>
    <w:rsid w:val="00595C7F"/>
    <w:rsid w:val="005D4F09"/>
    <w:rsid w:val="005D7FA6"/>
    <w:rsid w:val="005F7B9B"/>
    <w:rsid w:val="00605851"/>
    <w:rsid w:val="0061499B"/>
    <w:rsid w:val="0061645B"/>
    <w:rsid w:val="00656BB8"/>
    <w:rsid w:val="00674103"/>
    <w:rsid w:val="0068249A"/>
    <w:rsid w:val="006B7CE0"/>
    <w:rsid w:val="006D0648"/>
    <w:rsid w:val="006E2C5F"/>
    <w:rsid w:val="007049CE"/>
    <w:rsid w:val="00716360"/>
    <w:rsid w:val="007241A4"/>
    <w:rsid w:val="00732A31"/>
    <w:rsid w:val="00735455"/>
    <w:rsid w:val="00737168"/>
    <w:rsid w:val="00737C1B"/>
    <w:rsid w:val="00746531"/>
    <w:rsid w:val="007752ED"/>
    <w:rsid w:val="00791C10"/>
    <w:rsid w:val="007951D0"/>
    <w:rsid w:val="00795A0A"/>
    <w:rsid w:val="007971C2"/>
    <w:rsid w:val="007A6BFE"/>
    <w:rsid w:val="007B56AC"/>
    <w:rsid w:val="007E5095"/>
    <w:rsid w:val="008056B9"/>
    <w:rsid w:val="008111FC"/>
    <w:rsid w:val="00812559"/>
    <w:rsid w:val="0082485D"/>
    <w:rsid w:val="008262BE"/>
    <w:rsid w:val="008575C9"/>
    <w:rsid w:val="008614B0"/>
    <w:rsid w:val="00867399"/>
    <w:rsid w:val="00894E4F"/>
    <w:rsid w:val="00896D35"/>
    <w:rsid w:val="008B27B7"/>
    <w:rsid w:val="008B5346"/>
    <w:rsid w:val="008C2B39"/>
    <w:rsid w:val="008E2415"/>
    <w:rsid w:val="00907A91"/>
    <w:rsid w:val="00910611"/>
    <w:rsid w:val="00910DD5"/>
    <w:rsid w:val="00930C3B"/>
    <w:rsid w:val="00940CB4"/>
    <w:rsid w:val="009619D4"/>
    <w:rsid w:val="00975EFC"/>
    <w:rsid w:val="00975F37"/>
    <w:rsid w:val="00981492"/>
    <w:rsid w:val="009B2DDC"/>
    <w:rsid w:val="009D3EAE"/>
    <w:rsid w:val="009D699C"/>
    <w:rsid w:val="009E16D5"/>
    <w:rsid w:val="009F2D0A"/>
    <w:rsid w:val="009F69E1"/>
    <w:rsid w:val="00A1570A"/>
    <w:rsid w:val="00A15C44"/>
    <w:rsid w:val="00A30080"/>
    <w:rsid w:val="00A412C4"/>
    <w:rsid w:val="00A50FA4"/>
    <w:rsid w:val="00A54F0C"/>
    <w:rsid w:val="00A747FC"/>
    <w:rsid w:val="00A91352"/>
    <w:rsid w:val="00A93113"/>
    <w:rsid w:val="00A9366A"/>
    <w:rsid w:val="00AA2C73"/>
    <w:rsid w:val="00B1059F"/>
    <w:rsid w:val="00B16D27"/>
    <w:rsid w:val="00B8481A"/>
    <w:rsid w:val="00B87945"/>
    <w:rsid w:val="00BB32BC"/>
    <w:rsid w:val="00BC01E0"/>
    <w:rsid w:val="00BD38B5"/>
    <w:rsid w:val="00C47185"/>
    <w:rsid w:val="00C47C27"/>
    <w:rsid w:val="00C77DBC"/>
    <w:rsid w:val="00C8302A"/>
    <w:rsid w:val="00C96C4B"/>
    <w:rsid w:val="00CA7E7E"/>
    <w:rsid w:val="00CB5124"/>
    <w:rsid w:val="00CE3122"/>
    <w:rsid w:val="00CE7529"/>
    <w:rsid w:val="00D1116B"/>
    <w:rsid w:val="00D2229D"/>
    <w:rsid w:val="00D227F6"/>
    <w:rsid w:val="00D4046F"/>
    <w:rsid w:val="00D61B69"/>
    <w:rsid w:val="00D67A2E"/>
    <w:rsid w:val="00DB4ABB"/>
    <w:rsid w:val="00DD443F"/>
    <w:rsid w:val="00E025C8"/>
    <w:rsid w:val="00E03FE7"/>
    <w:rsid w:val="00E37F93"/>
    <w:rsid w:val="00E63117"/>
    <w:rsid w:val="00EC7069"/>
    <w:rsid w:val="00ED4825"/>
    <w:rsid w:val="00EE32DA"/>
    <w:rsid w:val="00EF69EC"/>
    <w:rsid w:val="00F133D7"/>
    <w:rsid w:val="00F34206"/>
    <w:rsid w:val="00F35D27"/>
    <w:rsid w:val="00F72934"/>
    <w:rsid w:val="00F97152"/>
    <w:rsid w:val="00FB3191"/>
    <w:rsid w:val="00FC212E"/>
    <w:rsid w:val="00FF48A0"/>
    <w:rsid w:val="00FF4A81"/>
    <w:rsid w:val="00FF788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E579F"/>
  <w15:chartTrackingRefBased/>
  <w15:docId w15:val="{23EEA978-DF50-40EF-A7C0-00528076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465F85"/>
    <w:rPr>
      <w:rFonts w:ascii="TimesLT" w:hAnsi="TimesLT"/>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character" w:customStyle="1" w:styleId="AntratsDiagrama">
    <w:name w:val="Antraštės Diagrama"/>
    <w:basedOn w:val="Numatytasispastraiposriftas"/>
    <w:link w:val="Antrats"/>
    <w:rsid w:val="00CA7E7E"/>
    <w:rPr>
      <w:rFonts w:ascii="TimesLT" w:hAnsi="TimesLT"/>
      <w:sz w:val="24"/>
      <w:lang w:eastAsia="en-US"/>
    </w:rPr>
  </w:style>
  <w:style w:type="paragraph" w:styleId="Debesliotekstas">
    <w:name w:val="Balloon Text"/>
    <w:basedOn w:val="prastasis"/>
    <w:link w:val="DebesliotekstasDiagrama"/>
    <w:rsid w:val="00716360"/>
    <w:rPr>
      <w:rFonts w:ascii="Segoe UI" w:hAnsi="Segoe UI" w:cs="Segoe UI"/>
      <w:sz w:val="18"/>
      <w:szCs w:val="18"/>
    </w:rPr>
  </w:style>
  <w:style w:type="character" w:customStyle="1" w:styleId="DebesliotekstasDiagrama">
    <w:name w:val="Debesėlio tekstas Diagrama"/>
    <w:basedOn w:val="Numatytasispastraiposriftas"/>
    <w:link w:val="Debesliotekstas"/>
    <w:rsid w:val="00716360"/>
    <w:rPr>
      <w:rFonts w:ascii="Segoe UI" w:hAnsi="Segoe UI" w:cs="Segoe UI"/>
      <w:sz w:val="18"/>
      <w:szCs w:val="18"/>
      <w:lang w:eastAsia="en-US"/>
    </w:rPr>
  </w:style>
  <w:style w:type="paragraph" w:styleId="Sraopastraipa">
    <w:name w:val="List Paragraph"/>
    <w:basedOn w:val="prastasis"/>
    <w:uiPriority w:val="34"/>
    <w:qFormat/>
    <w:rsid w:val="009619D4"/>
    <w:pPr>
      <w:ind w:left="720"/>
      <w:contextualSpacing/>
    </w:pPr>
    <w:rPr>
      <w:rFonts w:ascii="Times New Roman" w:hAnsi="Times New Roman"/>
      <w:szCs w:val="24"/>
      <w:lang w:eastAsia="lt-LT"/>
    </w:rPr>
  </w:style>
  <w:style w:type="table" w:styleId="Lentelstinklelis">
    <w:name w:val="Table Grid"/>
    <w:basedOn w:val="prastojilentel"/>
    <w:uiPriority w:val="39"/>
    <w:rsid w:val="009619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8700">
      <w:bodyDiv w:val="1"/>
      <w:marLeft w:val="0"/>
      <w:marRight w:val="0"/>
      <w:marTop w:val="0"/>
      <w:marBottom w:val="0"/>
      <w:divBdr>
        <w:top w:val="none" w:sz="0" w:space="0" w:color="auto"/>
        <w:left w:val="none" w:sz="0" w:space="0" w:color="auto"/>
        <w:bottom w:val="none" w:sz="0" w:space="0" w:color="auto"/>
        <w:right w:val="none" w:sz="0" w:space="0" w:color="auto"/>
      </w:divBdr>
    </w:div>
    <w:div w:id="398483614">
      <w:bodyDiv w:val="1"/>
      <w:marLeft w:val="0"/>
      <w:marRight w:val="0"/>
      <w:marTop w:val="0"/>
      <w:marBottom w:val="0"/>
      <w:divBdr>
        <w:top w:val="none" w:sz="0" w:space="0" w:color="auto"/>
        <w:left w:val="none" w:sz="0" w:space="0" w:color="auto"/>
        <w:bottom w:val="none" w:sz="0" w:space="0" w:color="auto"/>
        <w:right w:val="none" w:sz="0" w:space="0" w:color="auto"/>
      </w:divBdr>
    </w:div>
    <w:div w:id="451217528">
      <w:bodyDiv w:val="1"/>
      <w:marLeft w:val="0"/>
      <w:marRight w:val="0"/>
      <w:marTop w:val="0"/>
      <w:marBottom w:val="0"/>
      <w:divBdr>
        <w:top w:val="none" w:sz="0" w:space="0" w:color="auto"/>
        <w:left w:val="none" w:sz="0" w:space="0" w:color="auto"/>
        <w:bottom w:val="none" w:sz="0" w:space="0" w:color="auto"/>
        <w:right w:val="none" w:sz="0" w:space="0" w:color="auto"/>
      </w:divBdr>
    </w:div>
    <w:div w:id="495345826">
      <w:bodyDiv w:val="1"/>
      <w:marLeft w:val="0"/>
      <w:marRight w:val="0"/>
      <w:marTop w:val="0"/>
      <w:marBottom w:val="0"/>
      <w:divBdr>
        <w:top w:val="none" w:sz="0" w:space="0" w:color="auto"/>
        <w:left w:val="none" w:sz="0" w:space="0" w:color="auto"/>
        <w:bottom w:val="none" w:sz="0" w:space="0" w:color="auto"/>
        <w:right w:val="none" w:sz="0" w:space="0" w:color="auto"/>
      </w:divBdr>
    </w:div>
    <w:div w:id="590088573">
      <w:bodyDiv w:val="1"/>
      <w:marLeft w:val="0"/>
      <w:marRight w:val="0"/>
      <w:marTop w:val="0"/>
      <w:marBottom w:val="0"/>
      <w:divBdr>
        <w:top w:val="none" w:sz="0" w:space="0" w:color="auto"/>
        <w:left w:val="none" w:sz="0" w:space="0" w:color="auto"/>
        <w:bottom w:val="none" w:sz="0" w:space="0" w:color="auto"/>
        <w:right w:val="none" w:sz="0" w:space="0" w:color="auto"/>
      </w:divBdr>
    </w:div>
    <w:div w:id="649137914">
      <w:bodyDiv w:val="1"/>
      <w:marLeft w:val="0"/>
      <w:marRight w:val="0"/>
      <w:marTop w:val="0"/>
      <w:marBottom w:val="0"/>
      <w:divBdr>
        <w:top w:val="none" w:sz="0" w:space="0" w:color="auto"/>
        <w:left w:val="none" w:sz="0" w:space="0" w:color="auto"/>
        <w:bottom w:val="none" w:sz="0" w:space="0" w:color="auto"/>
        <w:right w:val="none" w:sz="0" w:space="0" w:color="auto"/>
      </w:divBdr>
    </w:div>
    <w:div w:id="1180000491">
      <w:bodyDiv w:val="1"/>
      <w:marLeft w:val="0"/>
      <w:marRight w:val="0"/>
      <w:marTop w:val="0"/>
      <w:marBottom w:val="0"/>
      <w:divBdr>
        <w:top w:val="none" w:sz="0" w:space="0" w:color="auto"/>
        <w:left w:val="none" w:sz="0" w:space="0" w:color="auto"/>
        <w:bottom w:val="none" w:sz="0" w:space="0" w:color="auto"/>
        <w:right w:val="none" w:sz="0" w:space="0" w:color="auto"/>
      </w:divBdr>
    </w:div>
    <w:div w:id="1525090459">
      <w:bodyDiv w:val="1"/>
      <w:marLeft w:val="0"/>
      <w:marRight w:val="0"/>
      <w:marTop w:val="0"/>
      <w:marBottom w:val="0"/>
      <w:divBdr>
        <w:top w:val="none" w:sz="0" w:space="0" w:color="auto"/>
        <w:left w:val="none" w:sz="0" w:space="0" w:color="auto"/>
        <w:bottom w:val="none" w:sz="0" w:space="0" w:color="auto"/>
        <w:right w:val="none" w:sz="0" w:space="0" w:color="auto"/>
      </w:divBdr>
    </w:div>
    <w:div w:id="1597834500">
      <w:bodyDiv w:val="1"/>
      <w:marLeft w:val="0"/>
      <w:marRight w:val="0"/>
      <w:marTop w:val="0"/>
      <w:marBottom w:val="0"/>
      <w:divBdr>
        <w:top w:val="none" w:sz="0" w:space="0" w:color="auto"/>
        <w:left w:val="none" w:sz="0" w:space="0" w:color="auto"/>
        <w:bottom w:val="none" w:sz="0" w:space="0" w:color="auto"/>
        <w:right w:val="none" w:sz="0" w:space="0" w:color="auto"/>
      </w:divBdr>
    </w:div>
    <w:div w:id="1815872492">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
    <w:div w:id="2024091166">
      <w:bodyDiv w:val="1"/>
      <w:marLeft w:val="0"/>
      <w:marRight w:val="0"/>
      <w:marTop w:val="0"/>
      <w:marBottom w:val="0"/>
      <w:divBdr>
        <w:top w:val="none" w:sz="0" w:space="0" w:color="auto"/>
        <w:left w:val="none" w:sz="0" w:space="0" w:color="auto"/>
        <w:bottom w:val="none" w:sz="0" w:space="0" w:color="auto"/>
        <w:right w:val="none" w:sz="0" w:space="0" w:color="auto"/>
      </w:divBdr>
    </w:div>
    <w:div w:id="213937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ADMINIST2015</Template>
  <TotalTime>2</TotalTime>
  <Pages>1</Pages>
  <Words>8343</Words>
  <Characters>4757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Jurgita Urbonaitė</cp:lastModifiedBy>
  <cp:revision>5</cp:revision>
  <cp:lastPrinted>2017-04-11T07:51:00Z</cp:lastPrinted>
  <dcterms:created xsi:type="dcterms:W3CDTF">2017-04-13T11:52:00Z</dcterms:created>
  <dcterms:modified xsi:type="dcterms:W3CDTF">2017-04-18T09:12:00Z</dcterms:modified>
</cp:coreProperties>
</file>